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raster"/>
        <w:tblW w:w="14312" w:type="dxa"/>
        <w:tblLook w:val="04A0" w:firstRow="1" w:lastRow="0" w:firstColumn="1" w:lastColumn="0" w:noHBand="0" w:noVBand="1"/>
      </w:tblPr>
      <w:tblGrid>
        <w:gridCol w:w="672"/>
        <w:gridCol w:w="1590"/>
        <w:gridCol w:w="8722"/>
        <w:gridCol w:w="3328"/>
      </w:tblGrid>
      <w:tr w:rsidR="007C54C4" w14:paraId="450338BA" w14:textId="77777777" w:rsidTr="00AF6812">
        <w:trPr>
          <w:trHeight w:val="982"/>
        </w:trPr>
        <w:tc>
          <w:tcPr>
            <w:tcW w:w="672" w:type="dxa"/>
            <w:shd w:val="clear" w:color="auto" w:fill="548DD4" w:themeFill="text2" w:themeFillTint="99"/>
          </w:tcPr>
          <w:p w14:paraId="07D6E65C" w14:textId="77777777" w:rsidR="007C54C4" w:rsidRPr="00F71BBD" w:rsidRDefault="007C54C4" w:rsidP="00AB4B28">
            <w:pPr>
              <w:rPr>
                <w:b/>
              </w:rPr>
            </w:pPr>
            <w:r w:rsidRPr="00F71BBD">
              <w:rPr>
                <w:b/>
              </w:rPr>
              <w:t>Nr.</w:t>
            </w:r>
          </w:p>
        </w:tc>
        <w:tc>
          <w:tcPr>
            <w:tcW w:w="1590" w:type="dxa"/>
            <w:shd w:val="clear" w:color="auto" w:fill="548DD4" w:themeFill="text2" w:themeFillTint="99"/>
          </w:tcPr>
          <w:p w14:paraId="5A4FFB9C" w14:textId="77777777" w:rsidR="007C54C4" w:rsidRPr="00F71BBD" w:rsidRDefault="007C54C4" w:rsidP="00AB4B28">
            <w:pPr>
              <w:rPr>
                <w:b/>
              </w:rPr>
            </w:pPr>
            <w:r w:rsidRPr="00F71BBD">
              <w:rPr>
                <w:b/>
              </w:rPr>
              <w:t>Datum (JJJJ/MM/DD)</w:t>
            </w:r>
          </w:p>
        </w:tc>
        <w:tc>
          <w:tcPr>
            <w:tcW w:w="8722" w:type="dxa"/>
            <w:shd w:val="clear" w:color="auto" w:fill="548DD4" w:themeFill="text2" w:themeFillTint="99"/>
          </w:tcPr>
          <w:p w14:paraId="4974859C" w14:textId="77777777" w:rsidR="007C54C4" w:rsidRPr="00F71BBD" w:rsidRDefault="007C54C4" w:rsidP="00AB4B28">
            <w:pPr>
              <w:rPr>
                <w:b/>
              </w:rPr>
            </w:pPr>
            <w:r w:rsidRPr="00F71BBD">
              <w:rPr>
                <w:b/>
              </w:rPr>
              <w:t>Onderwerp</w:t>
            </w:r>
          </w:p>
        </w:tc>
        <w:tc>
          <w:tcPr>
            <w:tcW w:w="3328" w:type="dxa"/>
            <w:shd w:val="clear" w:color="auto" w:fill="548DD4" w:themeFill="text2" w:themeFillTint="99"/>
          </w:tcPr>
          <w:p w14:paraId="163687C4" w14:textId="77777777" w:rsidR="007C54C4" w:rsidRPr="00F71BBD" w:rsidRDefault="007C54C4" w:rsidP="00AB4B28">
            <w:pPr>
              <w:rPr>
                <w:b/>
              </w:rPr>
            </w:pPr>
            <w:r w:rsidRPr="00F71BBD">
              <w:rPr>
                <w:b/>
              </w:rPr>
              <w:t>Toelichting</w:t>
            </w:r>
            <w:r>
              <w:rPr>
                <w:b/>
              </w:rPr>
              <w:t xml:space="preserve"> uitzonderingsgrond</w:t>
            </w:r>
          </w:p>
        </w:tc>
      </w:tr>
      <w:tr w:rsidR="007C54C4" w14:paraId="7D829050" w14:textId="77777777" w:rsidTr="00AF6812">
        <w:trPr>
          <w:trHeight w:val="267"/>
        </w:trPr>
        <w:tc>
          <w:tcPr>
            <w:tcW w:w="672" w:type="dxa"/>
          </w:tcPr>
          <w:p w14:paraId="27A41F33" w14:textId="77777777" w:rsidR="007C54C4" w:rsidRDefault="007C54C4" w:rsidP="00AB4B28">
            <w:r>
              <w:t>163.</w:t>
            </w:r>
          </w:p>
        </w:tc>
        <w:tc>
          <w:tcPr>
            <w:tcW w:w="1590" w:type="dxa"/>
          </w:tcPr>
          <w:p w14:paraId="5E4DA305" w14:textId="77777777" w:rsidR="007C54C4" w:rsidRDefault="007C54C4" w:rsidP="00AB4B28">
            <w:r>
              <w:t>2025-03-25</w:t>
            </w:r>
          </w:p>
        </w:tc>
        <w:tc>
          <w:tcPr>
            <w:tcW w:w="8722" w:type="dxa"/>
          </w:tcPr>
          <w:p w14:paraId="6373D932" w14:textId="77777777" w:rsidR="007C54C4" w:rsidRDefault="007C54C4" w:rsidP="00AB4B28">
            <w:r w:rsidRPr="007F5019">
              <w:t xml:space="preserve">Opleggen last onder dwangsom Stichting </w:t>
            </w:r>
            <w:proofErr w:type="spellStart"/>
            <w:r w:rsidRPr="007F5019">
              <w:t>Zuyderland</w:t>
            </w:r>
            <w:proofErr w:type="spellEnd"/>
            <w:r w:rsidRPr="007F5019">
              <w:t xml:space="preserve"> Zorg</w:t>
            </w:r>
          </w:p>
        </w:tc>
        <w:tc>
          <w:tcPr>
            <w:tcW w:w="3328" w:type="dxa"/>
          </w:tcPr>
          <w:p w14:paraId="6E603FF5" w14:textId="77777777" w:rsidR="007C54C4" w:rsidRDefault="007C54C4" w:rsidP="00AB4B28">
            <w:r>
              <w:t>Artikel 5.1, tweede lid, onder e, van de Wet open overheid</w:t>
            </w:r>
          </w:p>
        </w:tc>
      </w:tr>
      <w:tr w:rsidR="007C54C4" w14:paraId="72BC4BFD" w14:textId="77777777" w:rsidTr="00AF6812">
        <w:trPr>
          <w:trHeight w:val="267"/>
        </w:trPr>
        <w:tc>
          <w:tcPr>
            <w:tcW w:w="672" w:type="dxa"/>
          </w:tcPr>
          <w:p w14:paraId="14E74613" w14:textId="77777777" w:rsidR="007C54C4" w:rsidRDefault="007C54C4" w:rsidP="00AB4B28">
            <w:r>
              <w:t>169.</w:t>
            </w:r>
          </w:p>
        </w:tc>
        <w:tc>
          <w:tcPr>
            <w:tcW w:w="1590" w:type="dxa"/>
          </w:tcPr>
          <w:p w14:paraId="077807DE" w14:textId="77777777" w:rsidR="007C54C4" w:rsidRDefault="007C54C4" w:rsidP="00AB4B28">
            <w:r>
              <w:t>2025-06-30</w:t>
            </w:r>
          </w:p>
        </w:tc>
        <w:tc>
          <w:tcPr>
            <w:tcW w:w="8722" w:type="dxa"/>
          </w:tcPr>
          <w:p w14:paraId="22D295A2" w14:textId="77777777" w:rsidR="007C54C4" w:rsidRDefault="007C54C4" w:rsidP="00AB4B28">
            <w:r w:rsidRPr="007F5019">
              <w:t xml:space="preserve">Beschikking op </w:t>
            </w:r>
            <w:proofErr w:type="spellStart"/>
            <w:r w:rsidRPr="007F5019">
              <w:t>handhavingverzoek</w:t>
            </w:r>
            <w:proofErr w:type="spellEnd"/>
            <w:r w:rsidRPr="007F5019">
              <w:t xml:space="preserve"> 30 juni 2025</w:t>
            </w:r>
          </w:p>
        </w:tc>
        <w:tc>
          <w:tcPr>
            <w:tcW w:w="3328" w:type="dxa"/>
          </w:tcPr>
          <w:p w14:paraId="03C3345B" w14:textId="77777777" w:rsidR="007C54C4" w:rsidRDefault="007C54C4" w:rsidP="00AB4B28">
            <w:r>
              <w:t>Artikel 5.1, tweede lid, onder e, van de Wet open overheid</w:t>
            </w:r>
          </w:p>
        </w:tc>
      </w:tr>
      <w:tr w:rsidR="007C54C4" w14:paraId="4B17F73D" w14:textId="77777777" w:rsidTr="00AF6812">
        <w:trPr>
          <w:trHeight w:val="282"/>
        </w:trPr>
        <w:tc>
          <w:tcPr>
            <w:tcW w:w="672" w:type="dxa"/>
          </w:tcPr>
          <w:p w14:paraId="3CBC2D4F" w14:textId="77777777" w:rsidR="007C54C4" w:rsidRDefault="007C54C4" w:rsidP="00AB4B28">
            <w:r>
              <w:t>191.</w:t>
            </w:r>
          </w:p>
        </w:tc>
        <w:tc>
          <w:tcPr>
            <w:tcW w:w="1590" w:type="dxa"/>
          </w:tcPr>
          <w:p w14:paraId="1A23080B" w14:textId="77777777" w:rsidR="007C54C4" w:rsidRDefault="007C54C4" w:rsidP="00AB4B28">
            <w:r>
              <w:t>2025-05-25</w:t>
            </w:r>
          </w:p>
        </w:tc>
        <w:tc>
          <w:tcPr>
            <w:tcW w:w="8722" w:type="dxa"/>
          </w:tcPr>
          <w:p w14:paraId="4CF84764" w14:textId="77777777" w:rsidR="007C54C4" w:rsidRDefault="007C54C4" w:rsidP="00AB4B28">
            <w:r w:rsidRPr="007F5019">
              <w:t>Handhavingsverzoek per post</w:t>
            </w:r>
          </w:p>
        </w:tc>
        <w:tc>
          <w:tcPr>
            <w:tcW w:w="3328" w:type="dxa"/>
          </w:tcPr>
          <w:p w14:paraId="6BD7A669" w14:textId="77777777" w:rsidR="007C54C4" w:rsidRDefault="007C54C4" w:rsidP="00AB4B28">
            <w:r>
              <w:t>Artikel 5.1, tweede lid, onder e, van de Wet open overheid</w:t>
            </w:r>
          </w:p>
        </w:tc>
      </w:tr>
      <w:tr w:rsidR="007C54C4" w14:paraId="6A65140A" w14:textId="77777777" w:rsidTr="00AF6812">
        <w:trPr>
          <w:trHeight w:val="267"/>
        </w:trPr>
        <w:tc>
          <w:tcPr>
            <w:tcW w:w="672" w:type="dxa"/>
          </w:tcPr>
          <w:p w14:paraId="7174CAFB" w14:textId="77777777" w:rsidR="007C54C4" w:rsidRDefault="007C54C4" w:rsidP="00AB4B28">
            <w:r>
              <w:t>217.</w:t>
            </w:r>
          </w:p>
        </w:tc>
        <w:tc>
          <w:tcPr>
            <w:tcW w:w="1590" w:type="dxa"/>
          </w:tcPr>
          <w:p w14:paraId="289BE7A3" w14:textId="77777777" w:rsidR="007C54C4" w:rsidRDefault="007C54C4" w:rsidP="00AB4B28">
            <w:r>
              <w:t>2023-08-22</w:t>
            </w:r>
          </w:p>
        </w:tc>
        <w:tc>
          <w:tcPr>
            <w:tcW w:w="8722" w:type="dxa"/>
          </w:tcPr>
          <w:p w14:paraId="001213C9" w14:textId="77777777" w:rsidR="007C54C4" w:rsidRDefault="007C54C4" w:rsidP="00AB4B28">
            <w:r w:rsidRPr="007F5019">
              <w:t xml:space="preserve">GS brief LOD </w:t>
            </w:r>
            <w:proofErr w:type="spellStart"/>
            <w:r w:rsidRPr="007F5019">
              <w:t>Huttopia</w:t>
            </w:r>
            <w:proofErr w:type="spellEnd"/>
            <w:r w:rsidRPr="007F5019">
              <w:t xml:space="preserve"> _01</w:t>
            </w:r>
          </w:p>
        </w:tc>
        <w:tc>
          <w:tcPr>
            <w:tcW w:w="3328" w:type="dxa"/>
          </w:tcPr>
          <w:p w14:paraId="508DC901" w14:textId="77777777" w:rsidR="007C54C4" w:rsidRDefault="007C54C4" w:rsidP="00AB4B28">
            <w:r>
              <w:t>Artikel 5.1, tweede lid, onder e, van de Wet open overheid</w:t>
            </w:r>
          </w:p>
        </w:tc>
      </w:tr>
      <w:tr w:rsidR="007C54C4" w14:paraId="7F7CD2C7" w14:textId="77777777" w:rsidTr="00AF6812">
        <w:trPr>
          <w:trHeight w:val="267"/>
        </w:trPr>
        <w:tc>
          <w:tcPr>
            <w:tcW w:w="672" w:type="dxa"/>
          </w:tcPr>
          <w:p w14:paraId="42BEA198" w14:textId="77777777" w:rsidR="007C54C4" w:rsidRDefault="007C54C4" w:rsidP="00AB4B28">
            <w:r>
              <w:t>218.</w:t>
            </w:r>
          </w:p>
        </w:tc>
        <w:tc>
          <w:tcPr>
            <w:tcW w:w="1590" w:type="dxa"/>
          </w:tcPr>
          <w:p w14:paraId="264A1585" w14:textId="77777777" w:rsidR="007C54C4" w:rsidRDefault="007C54C4" w:rsidP="00AB4B28">
            <w:r>
              <w:t>2023-05-01</w:t>
            </w:r>
          </w:p>
        </w:tc>
        <w:tc>
          <w:tcPr>
            <w:tcW w:w="8722" w:type="dxa"/>
          </w:tcPr>
          <w:p w14:paraId="032845DE" w14:textId="77777777" w:rsidR="007C54C4" w:rsidRDefault="007C54C4" w:rsidP="00AB4B28">
            <w:r w:rsidRPr="007F5019">
              <w:t xml:space="preserve">Bijlage bij LOD </w:t>
            </w:r>
            <w:proofErr w:type="spellStart"/>
            <w:r w:rsidRPr="007F5019">
              <w:t>whvbz</w:t>
            </w:r>
            <w:proofErr w:type="spellEnd"/>
            <w:r w:rsidRPr="007F5019">
              <w:t xml:space="preserve"> rapport </w:t>
            </w:r>
            <w:proofErr w:type="spellStart"/>
            <w:r w:rsidRPr="007F5019">
              <w:t>Huttopia</w:t>
            </w:r>
            <w:proofErr w:type="spellEnd"/>
            <w:r w:rsidRPr="007F5019">
              <w:t xml:space="preserve"> Valkenburg</w:t>
            </w:r>
          </w:p>
        </w:tc>
        <w:tc>
          <w:tcPr>
            <w:tcW w:w="3328" w:type="dxa"/>
          </w:tcPr>
          <w:p w14:paraId="3B0D121E" w14:textId="77777777" w:rsidR="007C54C4" w:rsidRDefault="007C54C4" w:rsidP="00AB4B28">
            <w:r>
              <w:t>Artikel 5.1, tweede lid, onder e, van de Wet open overheid</w:t>
            </w:r>
          </w:p>
        </w:tc>
      </w:tr>
      <w:tr w:rsidR="007C54C4" w14:paraId="5805AF14" w14:textId="77777777" w:rsidTr="00AF6812">
        <w:trPr>
          <w:trHeight w:val="267"/>
        </w:trPr>
        <w:tc>
          <w:tcPr>
            <w:tcW w:w="672" w:type="dxa"/>
          </w:tcPr>
          <w:p w14:paraId="72AF10E1" w14:textId="77777777" w:rsidR="007C54C4" w:rsidRDefault="007C54C4" w:rsidP="00AB4B28">
            <w:r>
              <w:t>219.</w:t>
            </w:r>
          </w:p>
        </w:tc>
        <w:tc>
          <w:tcPr>
            <w:tcW w:w="1590" w:type="dxa"/>
          </w:tcPr>
          <w:p w14:paraId="412779DB" w14:textId="77777777" w:rsidR="007C54C4" w:rsidRDefault="007C54C4" w:rsidP="00AB4B28">
            <w:r>
              <w:t>2023-08-22</w:t>
            </w:r>
          </w:p>
        </w:tc>
        <w:tc>
          <w:tcPr>
            <w:tcW w:w="8722" w:type="dxa"/>
          </w:tcPr>
          <w:p w14:paraId="227A929D" w14:textId="77777777" w:rsidR="007C54C4" w:rsidRDefault="007C54C4" w:rsidP="00AB4B28">
            <w:r w:rsidRPr="007F5019">
              <w:t xml:space="preserve">GS besluit </w:t>
            </w:r>
            <w:proofErr w:type="spellStart"/>
            <w:r w:rsidRPr="007F5019">
              <w:t>Whvbz</w:t>
            </w:r>
            <w:proofErr w:type="spellEnd"/>
            <w:r w:rsidRPr="007F5019">
              <w:t xml:space="preserve">   </w:t>
            </w:r>
            <w:proofErr w:type="spellStart"/>
            <w:r w:rsidRPr="007F5019">
              <w:t>huttopia</w:t>
            </w:r>
            <w:proofErr w:type="spellEnd"/>
            <w:r w:rsidRPr="007F5019">
              <w:t xml:space="preserve"> dwangsom overtreding artikel 3 Bhvbz_01 (1)</w:t>
            </w:r>
          </w:p>
        </w:tc>
        <w:tc>
          <w:tcPr>
            <w:tcW w:w="3328" w:type="dxa"/>
          </w:tcPr>
          <w:p w14:paraId="53575286" w14:textId="77777777" w:rsidR="007C54C4" w:rsidRDefault="007C54C4" w:rsidP="00AB4B28">
            <w:r>
              <w:t>Artikel 5.1, tweede lid, onder e, van de Wet open overheid</w:t>
            </w:r>
          </w:p>
        </w:tc>
      </w:tr>
      <w:tr w:rsidR="007C54C4" w14:paraId="0980EFD1" w14:textId="77777777" w:rsidTr="00AF6812">
        <w:trPr>
          <w:trHeight w:val="267"/>
        </w:trPr>
        <w:tc>
          <w:tcPr>
            <w:tcW w:w="672" w:type="dxa"/>
          </w:tcPr>
          <w:p w14:paraId="6D1A6848" w14:textId="77777777" w:rsidR="007C54C4" w:rsidRDefault="007C54C4" w:rsidP="00AB4B28">
            <w:r>
              <w:t>253.</w:t>
            </w:r>
          </w:p>
        </w:tc>
        <w:tc>
          <w:tcPr>
            <w:tcW w:w="1590" w:type="dxa"/>
          </w:tcPr>
          <w:p w14:paraId="291F8014" w14:textId="77777777" w:rsidR="007C54C4" w:rsidRDefault="007C54C4" w:rsidP="00AB4B28">
            <w:r>
              <w:t>2025-08-07</w:t>
            </w:r>
          </w:p>
        </w:tc>
        <w:tc>
          <w:tcPr>
            <w:tcW w:w="8722" w:type="dxa"/>
          </w:tcPr>
          <w:p w14:paraId="388144BA" w14:textId="77777777" w:rsidR="007C54C4" w:rsidRDefault="007C54C4" w:rsidP="00AB4B28">
            <w:r w:rsidRPr="007F5019">
              <w:t>Handhavingsverzoek</w:t>
            </w:r>
          </w:p>
        </w:tc>
        <w:tc>
          <w:tcPr>
            <w:tcW w:w="3328" w:type="dxa"/>
          </w:tcPr>
          <w:p w14:paraId="523655A8" w14:textId="77777777" w:rsidR="007C54C4" w:rsidRDefault="007C54C4" w:rsidP="00AB4B28">
            <w:r>
              <w:t>Artikel 5.1, tweede lid, onder e, van de Wet open overheid</w:t>
            </w:r>
          </w:p>
        </w:tc>
      </w:tr>
      <w:tr w:rsidR="007C54C4" w14:paraId="06E9D648" w14:textId="77777777" w:rsidTr="00AF6812">
        <w:trPr>
          <w:trHeight w:val="267"/>
        </w:trPr>
        <w:tc>
          <w:tcPr>
            <w:tcW w:w="672" w:type="dxa"/>
          </w:tcPr>
          <w:p w14:paraId="327CD9FA" w14:textId="77777777" w:rsidR="007C54C4" w:rsidRDefault="007C54C4" w:rsidP="00AB4B28">
            <w:r>
              <w:t>270.</w:t>
            </w:r>
          </w:p>
        </w:tc>
        <w:tc>
          <w:tcPr>
            <w:tcW w:w="1590" w:type="dxa"/>
          </w:tcPr>
          <w:p w14:paraId="7AC3165F" w14:textId="77777777" w:rsidR="007C54C4" w:rsidRDefault="007C54C4" w:rsidP="00AB4B28">
            <w:r>
              <w:t>2023-10-12</w:t>
            </w:r>
          </w:p>
        </w:tc>
        <w:tc>
          <w:tcPr>
            <w:tcW w:w="8722" w:type="dxa"/>
          </w:tcPr>
          <w:p w14:paraId="293E3073" w14:textId="77777777" w:rsidR="007C54C4" w:rsidRDefault="007C54C4" w:rsidP="00AB4B28">
            <w:r w:rsidRPr="007F5019">
              <w:t>Handhavingsverzoek Behoud de Parel</w:t>
            </w:r>
          </w:p>
        </w:tc>
        <w:tc>
          <w:tcPr>
            <w:tcW w:w="3328" w:type="dxa"/>
          </w:tcPr>
          <w:p w14:paraId="51D58205" w14:textId="77777777" w:rsidR="007C54C4" w:rsidRDefault="007C54C4" w:rsidP="00AB4B28">
            <w:r>
              <w:t>Artikel 5.1, tweede lid, onder e, van de Wet open overheid</w:t>
            </w:r>
          </w:p>
        </w:tc>
      </w:tr>
      <w:tr w:rsidR="007C54C4" w14:paraId="656F6D69" w14:textId="77777777" w:rsidTr="00AF6812">
        <w:trPr>
          <w:trHeight w:val="267"/>
        </w:trPr>
        <w:tc>
          <w:tcPr>
            <w:tcW w:w="672" w:type="dxa"/>
          </w:tcPr>
          <w:p w14:paraId="53CE412D" w14:textId="77777777" w:rsidR="007C54C4" w:rsidRDefault="007C54C4" w:rsidP="00AB4B28">
            <w:r>
              <w:t>271.</w:t>
            </w:r>
          </w:p>
        </w:tc>
        <w:tc>
          <w:tcPr>
            <w:tcW w:w="1590" w:type="dxa"/>
          </w:tcPr>
          <w:p w14:paraId="2AA73DF4" w14:textId="77777777" w:rsidR="007C54C4" w:rsidRDefault="007C54C4" w:rsidP="00AB4B28">
            <w:r>
              <w:t>2023-11-09</w:t>
            </w:r>
          </w:p>
        </w:tc>
        <w:tc>
          <w:tcPr>
            <w:tcW w:w="8722" w:type="dxa"/>
          </w:tcPr>
          <w:p w14:paraId="6D0094FA" w14:textId="77777777" w:rsidR="007C54C4" w:rsidRDefault="007C54C4" w:rsidP="00AB4B28">
            <w:r w:rsidRPr="007F5019">
              <w:t>Ontvangstbevestiging handhavingsverzoek</w:t>
            </w:r>
          </w:p>
        </w:tc>
        <w:tc>
          <w:tcPr>
            <w:tcW w:w="3328" w:type="dxa"/>
          </w:tcPr>
          <w:p w14:paraId="4A6024C5" w14:textId="77777777" w:rsidR="007C54C4" w:rsidRDefault="007C54C4" w:rsidP="00AB4B28">
            <w:r>
              <w:t>Artikel 5.1, tweede lid, onder e, van de Wet open overheid</w:t>
            </w:r>
          </w:p>
        </w:tc>
      </w:tr>
      <w:tr w:rsidR="007C54C4" w14:paraId="454E8D88" w14:textId="77777777" w:rsidTr="00AF6812">
        <w:trPr>
          <w:trHeight w:val="267"/>
        </w:trPr>
        <w:tc>
          <w:tcPr>
            <w:tcW w:w="672" w:type="dxa"/>
          </w:tcPr>
          <w:p w14:paraId="7EC538CC" w14:textId="77777777" w:rsidR="007C54C4" w:rsidRDefault="007C54C4" w:rsidP="00AB4B28">
            <w:r>
              <w:t>272.</w:t>
            </w:r>
          </w:p>
        </w:tc>
        <w:tc>
          <w:tcPr>
            <w:tcW w:w="1590" w:type="dxa"/>
          </w:tcPr>
          <w:p w14:paraId="6F20DA46" w14:textId="77777777" w:rsidR="007C54C4" w:rsidRDefault="007C54C4" w:rsidP="00AB4B28">
            <w:r>
              <w:t>2023-11-09</w:t>
            </w:r>
          </w:p>
        </w:tc>
        <w:tc>
          <w:tcPr>
            <w:tcW w:w="8722" w:type="dxa"/>
          </w:tcPr>
          <w:p w14:paraId="5A62AC7C" w14:textId="77777777" w:rsidR="007C54C4" w:rsidRDefault="007C54C4" w:rsidP="00AB4B28">
            <w:r w:rsidRPr="007F5019">
              <w:t xml:space="preserve">Kennisgeving aan </w:t>
            </w:r>
            <w:proofErr w:type="spellStart"/>
            <w:r w:rsidRPr="007F5019">
              <w:t>Cabooter</w:t>
            </w:r>
            <w:proofErr w:type="spellEnd"/>
            <w:r w:rsidRPr="007F5019">
              <w:t xml:space="preserve"> inzake handhavingsverzoek</w:t>
            </w:r>
          </w:p>
        </w:tc>
        <w:tc>
          <w:tcPr>
            <w:tcW w:w="3328" w:type="dxa"/>
          </w:tcPr>
          <w:p w14:paraId="167FF108" w14:textId="77777777" w:rsidR="007C54C4" w:rsidRDefault="007C54C4" w:rsidP="00AB4B28">
            <w:r>
              <w:t>Artikel 5.1, tweede lid, onder e, van de Wet open overheid</w:t>
            </w:r>
          </w:p>
        </w:tc>
      </w:tr>
      <w:tr w:rsidR="007C54C4" w14:paraId="024ADFDE" w14:textId="77777777" w:rsidTr="00AF6812">
        <w:trPr>
          <w:trHeight w:val="267"/>
        </w:trPr>
        <w:tc>
          <w:tcPr>
            <w:tcW w:w="672" w:type="dxa"/>
          </w:tcPr>
          <w:p w14:paraId="71987B23" w14:textId="77777777" w:rsidR="007C54C4" w:rsidRDefault="007C54C4" w:rsidP="00AB4B28">
            <w:r>
              <w:t>273.</w:t>
            </w:r>
          </w:p>
        </w:tc>
        <w:tc>
          <w:tcPr>
            <w:tcW w:w="1590" w:type="dxa"/>
          </w:tcPr>
          <w:p w14:paraId="01B8DAAA" w14:textId="77777777" w:rsidR="007C54C4" w:rsidRDefault="007C54C4" w:rsidP="00AB4B28">
            <w:r>
              <w:t>2023-12-08</w:t>
            </w:r>
          </w:p>
        </w:tc>
        <w:tc>
          <w:tcPr>
            <w:tcW w:w="8722" w:type="dxa"/>
          </w:tcPr>
          <w:p w14:paraId="2BA9636E" w14:textId="77777777" w:rsidR="007C54C4" w:rsidRDefault="007C54C4" w:rsidP="00AB4B28">
            <w:r w:rsidRPr="007F5019">
              <w:t>GS brief verdaging beslistermijn handhavingsverzoek</w:t>
            </w:r>
          </w:p>
        </w:tc>
        <w:tc>
          <w:tcPr>
            <w:tcW w:w="3328" w:type="dxa"/>
          </w:tcPr>
          <w:p w14:paraId="1C584B3B" w14:textId="77777777" w:rsidR="007C54C4" w:rsidRDefault="007C54C4" w:rsidP="00AB4B28">
            <w:r>
              <w:t>Artikel 5.1, tweede lid, onder e, van de Wet open overheid</w:t>
            </w:r>
          </w:p>
        </w:tc>
      </w:tr>
      <w:tr w:rsidR="007C54C4" w14:paraId="69B98DCE" w14:textId="77777777" w:rsidTr="00AF6812">
        <w:trPr>
          <w:trHeight w:val="267"/>
        </w:trPr>
        <w:tc>
          <w:tcPr>
            <w:tcW w:w="672" w:type="dxa"/>
          </w:tcPr>
          <w:p w14:paraId="0D7AFB6D" w14:textId="77777777" w:rsidR="007C54C4" w:rsidRDefault="007C54C4" w:rsidP="00AB4B28">
            <w:r>
              <w:t>274.</w:t>
            </w:r>
          </w:p>
        </w:tc>
        <w:tc>
          <w:tcPr>
            <w:tcW w:w="1590" w:type="dxa"/>
          </w:tcPr>
          <w:p w14:paraId="420C4BC8" w14:textId="77777777" w:rsidR="007C54C4" w:rsidRDefault="007C54C4" w:rsidP="00AB4B28">
            <w:r>
              <w:t>2024-03-07</w:t>
            </w:r>
          </w:p>
        </w:tc>
        <w:tc>
          <w:tcPr>
            <w:tcW w:w="8722" w:type="dxa"/>
          </w:tcPr>
          <w:p w14:paraId="6CC41790" w14:textId="77777777" w:rsidR="007C54C4" w:rsidRDefault="007C54C4" w:rsidP="00AB4B28">
            <w:r w:rsidRPr="007F5019">
              <w:t xml:space="preserve">GS besluit afwijzen </w:t>
            </w:r>
            <w:proofErr w:type="spellStart"/>
            <w:r w:rsidRPr="007F5019">
              <w:t>hhverzoek</w:t>
            </w:r>
            <w:proofErr w:type="spellEnd"/>
            <w:r w:rsidRPr="007F5019">
              <w:t xml:space="preserve"> Railterminal </w:t>
            </w:r>
            <w:proofErr w:type="spellStart"/>
            <w:r w:rsidRPr="007F5019">
              <w:t>Cabooter</w:t>
            </w:r>
            <w:proofErr w:type="spellEnd"/>
            <w:r w:rsidRPr="007F5019">
              <w:t xml:space="preserve"> Greenport</w:t>
            </w:r>
          </w:p>
        </w:tc>
        <w:tc>
          <w:tcPr>
            <w:tcW w:w="3328" w:type="dxa"/>
          </w:tcPr>
          <w:p w14:paraId="39C8DC55" w14:textId="77777777" w:rsidR="007C54C4" w:rsidRDefault="007C54C4" w:rsidP="00AB4B28">
            <w:r>
              <w:t>Artikel 5.1, tweede lid, onder e, van de Wet open overheid</w:t>
            </w:r>
          </w:p>
        </w:tc>
      </w:tr>
      <w:tr w:rsidR="007C54C4" w14:paraId="6647C780" w14:textId="77777777" w:rsidTr="00AF6812">
        <w:trPr>
          <w:trHeight w:val="267"/>
        </w:trPr>
        <w:tc>
          <w:tcPr>
            <w:tcW w:w="672" w:type="dxa"/>
          </w:tcPr>
          <w:p w14:paraId="0E820B61" w14:textId="77777777" w:rsidR="007C54C4" w:rsidRDefault="007C54C4" w:rsidP="00AB4B28">
            <w:r>
              <w:t>275.</w:t>
            </w:r>
          </w:p>
        </w:tc>
        <w:tc>
          <w:tcPr>
            <w:tcW w:w="1590" w:type="dxa"/>
          </w:tcPr>
          <w:p w14:paraId="2DFB3F2A" w14:textId="77777777" w:rsidR="007C54C4" w:rsidRDefault="007C54C4" w:rsidP="00AB4B28">
            <w:r>
              <w:t>2024-03-02</w:t>
            </w:r>
          </w:p>
        </w:tc>
        <w:tc>
          <w:tcPr>
            <w:tcW w:w="8722" w:type="dxa"/>
          </w:tcPr>
          <w:p w14:paraId="1AB2E735" w14:textId="77777777" w:rsidR="007C54C4" w:rsidRDefault="007C54C4" w:rsidP="00AB4B28">
            <w:r w:rsidRPr="007F5019">
              <w:t xml:space="preserve">AERIUS-projectberekening situatie 2023 </w:t>
            </w:r>
            <w:proofErr w:type="spellStart"/>
            <w:r w:rsidRPr="007F5019">
              <w:t>Cabooter</w:t>
            </w:r>
            <w:proofErr w:type="spellEnd"/>
            <w:r w:rsidRPr="007F5019">
              <w:t xml:space="preserve"> Railterminal</w:t>
            </w:r>
          </w:p>
        </w:tc>
        <w:tc>
          <w:tcPr>
            <w:tcW w:w="3328" w:type="dxa"/>
          </w:tcPr>
          <w:p w14:paraId="5C5C9187" w14:textId="77777777" w:rsidR="007C54C4" w:rsidRDefault="007F5A4C" w:rsidP="00AB4B28">
            <w:r>
              <w:t>Integraal openbaar</w:t>
            </w:r>
          </w:p>
        </w:tc>
      </w:tr>
      <w:tr w:rsidR="007C54C4" w14:paraId="1FC0E516" w14:textId="77777777" w:rsidTr="00AF6812">
        <w:trPr>
          <w:trHeight w:val="267"/>
        </w:trPr>
        <w:tc>
          <w:tcPr>
            <w:tcW w:w="672" w:type="dxa"/>
          </w:tcPr>
          <w:p w14:paraId="6ABD6312" w14:textId="77777777" w:rsidR="007C54C4" w:rsidRDefault="007C54C4" w:rsidP="00AB4B28">
            <w:r>
              <w:lastRenderedPageBreak/>
              <w:t>276.</w:t>
            </w:r>
          </w:p>
        </w:tc>
        <w:tc>
          <w:tcPr>
            <w:tcW w:w="1590" w:type="dxa"/>
          </w:tcPr>
          <w:p w14:paraId="7E8EA71E" w14:textId="77777777" w:rsidR="007C54C4" w:rsidRDefault="007C54C4" w:rsidP="00AB4B28">
            <w:r>
              <w:t>2024-04-15</w:t>
            </w:r>
          </w:p>
        </w:tc>
        <w:tc>
          <w:tcPr>
            <w:tcW w:w="8722" w:type="dxa"/>
          </w:tcPr>
          <w:p w14:paraId="41AE1439" w14:textId="77777777" w:rsidR="007C54C4" w:rsidRDefault="007C54C4" w:rsidP="00AB4B28">
            <w:r w:rsidRPr="007F5019">
              <w:t>Bezwaarschrift Vereniging Behoud de Parel per e-mail</w:t>
            </w:r>
          </w:p>
        </w:tc>
        <w:tc>
          <w:tcPr>
            <w:tcW w:w="3328" w:type="dxa"/>
          </w:tcPr>
          <w:p w14:paraId="4E4A9EF4" w14:textId="77777777" w:rsidR="007C54C4" w:rsidRDefault="007C54C4" w:rsidP="00AB4B28">
            <w:r>
              <w:t>Artikel 5.1, tweede lid, onder e, van de Wet open overheid</w:t>
            </w:r>
          </w:p>
        </w:tc>
      </w:tr>
      <w:tr w:rsidR="007C54C4" w14:paraId="106B2A26" w14:textId="77777777" w:rsidTr="00AF6812">
        <w:trPr>
          <w:trHeight w:val="267"/>
        </w:trPr>
        <w:tc>
          <w:tcPr>
            <w:tcW w:w="672" w:type="dxa"/>
          </w:tcPr>
          <w:p w14:paraId="46214CCA" w14:textId="77777777" w:rsidR="007C54C4" w:rsidRDefault="007C54C4" w:rsidP="00AB4B28">
            <w:r>
              <w:t>277.</w:t>
            </w:r>
          </w:p>
        </w:tc>
        <w:tc>
          <w:tcPr>
            <w:tcW w:w="1590" w:type="dxa"/>
          </w:tcPr>
          <w:p w14:paraId="068BCC62" w14:textId="77777777" w:rsidR="007C54C4" w:rsidRDefault="007C54C4" w:rsidP="00AB4B28">
            <w:r>
              <w:t>2022-06-28</w:t>
            </w:r>
          </w:p>
        </w:tc>
        <w:tc>
          <w:tcPr>
            <w:tcW w:w="8722" w:type="dxa"/>
          </w:tcPr>
          <w:p w14:paraId="3C2C8DC4" w14:textId="77777777" w:rsidR="007C54C4" w:rsidRDefault="007C54C4" w:rsidP="00AB4B28">
            <w:r w:rsidRPr="007F5019">
              <w:t xml:space="preserve">Definitief besluit </w:t>
            </w:r>
            <w:proofErr w:type="spellStart"/>
            <w:r w:rsidRPr="007F5019">
              <w:t>Wnb</w:t>
            </w:r>
            <w:proofErr w:type="spellEnd"/>
            <w:r w:rsidRPr="007F5019">
              <w:t>, Railterminal Greenport</w:t>
            </w:r>
          </w:p>
        </w:tc>
        <w:tc>
          <w:tcPr>
            <w:tcW w:w="3328" w:type="dxa"/>
          </w:tcPr>
          <w:p w14:paraId="14475A98" w14:textId="77777777" w:rsidR="007C54C4" w:rsidRDefault="007C54C4" w:rsidP="00AB4B28">
            <w:r>
              <w:t>Artikel 5.1, tweede lid, onder e, van de Wet open overheid</w:t>
            </w:r>
          </w:p>
        </w:tc>
      </w:tr>
      <w:tr w:rsidR="007C54C4" w14:paraId="291494DE" w14:textId="77777777" w:rsidTr="00AF6812">
        <w:trPr>
          <w:trHeight w:val="267"/>
        </w:trPr>
        <w:tc>
          <w:tcPr>
            <w:tcW w:w="672" w:type="dxa"/>
          </w:tcPr>
          <w:p w14:paraId="7A3CBEBB" w14:textId="77777777" w:rsidR="007C54C4" w:rsidRDefault="007C54C4" w:rsidP="00AB4B28">
            <w:r>
              <w:t>278.</w:t>
            </w:r>
          </w:p>
        </w:tc>
        <w:tc>
          <w:tcPr>
            <w:tcW w:w="1590" w:type="dxa"/>
          </w:tcPr>
          <w:p w14:paraId="076DFE5A" w14:textId="77777777" w:rsidR="007C54C4" w:rsidRDefault="007C54C4" w:rsidP="00AB4B28">
            <w:r>
              <w:t>2024-04-17</w:t>
            </w:r>
          </w:p>
        </w:tc>
        <w:tc>
          <w:tcPr>
            <w:tcW w:w="8722" w:type="dxa"/>
          </w:tcPr>
          <w:p w14:paraId="21C38442" w14:textId="77777777" w:rsidR="007C54C4" w:rsidRDefault="007C54C4" w:rsidP="00AB4B28">
            <w:r w:rsidRPr="007F5019">
              <w:t>Bericht van ontvangst - herstelverzuim</w:t>
            </w:r>
          </w:p>
        </w:tc>
        <w:tc>
          <w:tcPr>
            <w:tcW w:w="3328" w:type="dxa"/>
          </w:tcPr>
          <w:p w14:paraId="64B5AF57" w14:textId="77777777" w:rsidR="007C54C4" w:rsidRDefault="007C54C4" w:rsidP="00AB4B28">
            <w:r>
              <w:t>Artikel 5.1, tweede lid, onder e, van de Wet open overheid</w:t>
            </w:r>
          </w:p>
        </w:tc>
      </w:tr>
      <w:tr w:rsidR="007C54C4" w14:paraId="31F3708F" w14:textId="77777777" w:rsidTr="00AF6812">
        <w:trPr>
          <w:trHeight w:val="267"/>
        </w:trPr>
        <w:tc>
          <w:tcPr>
            <w:tcW w:w="672" w:type="dxa"/>
          </w:tcPr>
          <w:p w14:paraId="159FD095" w14:textId="77777777" w:rsidR="007C54C4" w:rsidRDefault="007C54C4" w:rsidP="00AB4B28">
            <w:r>
              <w:t>280.</w:t>
            </w:r>
          </w:p>
        </w:tc>
        <w:tc>
          <w:tcPr>
            <w:tcW w:w="1590" w:type="dxa"/>
          </w:tcPr>
          <w:p w14:paraId="2F11A5FE" w14:textId="77777777" w:rsidR="007C54C4" w:rsidRDefault="007C54C4" w:rsidP="00AB4B28">
            <w:r>
              <w:t>2024-05-23</w:t>
            </w:r>
          </w:p>
        </w:tc>
        <w:tc>
          <w:tcPr>
            <w:tcW w:w="8722" w:type="dxa"/>
          </w:tcPr>
          <w:p w14:paraId="5319CE26" w14:textId="77777777" w:rsidR="007C54C4" w:rsidRDefault="007C54C4" w:rsidP="00AB4B28">
            <w:r w:rsidRPr="007F5019">
              <w:t>Verweerschrift GS van Limburg</w:t>
            </w:r>
          </w:p>
        </w:tc>
        <w:tc>
          <w:tcPr>
            <w:tcW w:w="3328" w:type="dxa"/>
          </w:tcPr>
          <w:p w14:paraId="20066F95" w14:textId="77777777" w:rsidR="007C54C4" w:rsidRDefault="007C54C4" w:rsidP="00AB4B28">
            <w:r>
              <w:t>Artikel 5.1, tweede lid, onder e, van de Wet open overheid</w:t>
            </w:r>
          </w:p>
        </w:tc>
      </w:tr>
      <w:tr w:rsidR="007C54C4" w14:paraId="1F953E17" w14:textId="77777777" w:rsidTr="00AF6812">
        <w:trPr>
          <w:trHeight w:val="267"/>
        </w:trPr>
        <w:tc>
          <w:tcPr>
            <w:tcW w:w="672" w:type="dxa"/>
          </w:tcPr>
          <w:p w14:paraId="6331F816" w14:textId="77777777" w:rsidR="007C54C4" w:rsidRDefault="007C54C4" w:rsidP="00AB4B28">
            <w:r>
              <w:t>281.</w:t>
            </w:r>
          </w:p>
        </w:tc>
        <w:tc>
          <w:tcPr>
            <w:tcW w:w="1590" w:type="dxa"/>
          </w:tcPr>
          <w:p w14:paraId="0F07518A" w14:textId="77777777" w:rsidR="007C54C4" w:rsidRDefault="007C54C4" w:rsidP="00AB4B28">
            <w:r>
              <w:t>2024-06-25</w:t>
            </w:r>
          </w:p>
        </w:tc>
        <w:tc>
          <w:tcPr>
            <w:tcW w:w="8722" w:type="dxa"/>
          </w:tcPr>
          <w:p w14:paraId="26CFE40A" w14:textId="77777777" w:rsidR="007C54C4" w:rsidRDefault="007C54C4" w:rsidP="00AB4B28">
            <w:r w:rsidRPr="007F5019">
              <w:t>Bijlage 1. Advies</w:t>
            </w:r>
          </w:p>
        </w:tc>
        <w:tc>
          <w:tcPr>
            <w:tcW w:w="3328" w:type="dxa"/>
          </w:tcPr>
          <w:p w14:paraId="106C235C" w14:textId="77777777" w:rsidR="007C54C4" w:rsidRDefault="007C54C4" w:rsidP="00AB4B28">
            <w:r>
              <w:t>Artikel 5.1, tweede lid, onder e, van de Wet open overheid</w:t>
            </w:r>
          </w:p>
        </w:tc>
      </w:tr>
      <w:tr w:rsidR="007C54C4" w14:paraId="4F417436" w14:textId="77777777" w:rsidTr="00AF6812">
        <w:trPr>
          <w:trHeight w:val="267"/>
        </w:trPr>
        <w:tc>
          <w:tcPr>
            <w:tcW w:w="672" w:type="dxa"/>
          </w:tcPr>
          <w:p w14:paraId="3B7BBEA4" w14:textId="77777777" w:rsidR="007C54C4" w:rsidRDefault="007C54C4" w:rsidP="00AB4B28">
            <w:r>
              <w:t>282.</w:t>
            </w:r>
          </w:p>
        </w:tc>
        <w:tc>
          <w:tcPr>
            <w:tcW w:w="1590" w:type="dxa"/>
          </w:tcPr>
          <w:p w14:paraId="154D5B98" w14:textId="77777777" w:rsidR="007C54C4" w:rsidRDefault="007C54C4" w:rsidP="00AB4B28">
            <w:r>
              <w:t>2024-06-17</w:t>
            </w:r>
          </w:p>
        </w:tc>
        <w:tc>
          <w:tcPr>
            <w:tcW w:w="8722" w:type="dxa"/>
          </w:tcPr>
          <w:p w14:paraId="53BF8AAB" w14:textId="77777777" w:rsidR="007C54C4" w:rsidRDefault="007C54C4" w:rsidP="00AB4B28">
            <w:r w:rsidRPr="006C3774">
              <w:t>Bijlage 2. Verslag van de hoorzitting</w:t>
            </w:r>
          </w:p>
        </w:tc>
        <w:tc>
          <w:tcPr>
            <w:tcW w:w="3328" w:type="dxa"/>
          </w:tcPr>
          <w:p w14:paraId="7637A1A7" w14:textId="77777777" w:rsidR="007C54C4" w:rsidRDefault="007C54C4" w:rsidP="00AB4B28">
            <w:r>
              <w:t>Artikel 5.1, tweede lid, onder e, van de Wet open overheid</w:t>
            </w:r>
          </w:p>
        </w:tc>
      </w:tr>
      <w:tr w:rsidR="007C54C4" w14:paraId="0C31DDC0" w14:textId="77777777" w:rsidTr="00AF6812">
        <w:trPr>
          <w:trHeight w:val="267"/>
        </w:trPr>
        <w:tc>
          <w:tcPr>
            <w:tcW w:w="672" w:type="dxa"/>
          </w:tcPr>
          <w:p w14:paraId="1D140EDD" w14:textId="77777777" w:rsidR="007C54C4" w:rsidRDefault="007C54C4" w:rsidP="00AB4B28">
            <w:r>
              <w:t>283.</w:t>
            </w:r>
          </w:p>
        </w:tc>
        <w:tc>
          <w:tcPr>
            <w:tcW w:w="1590" w:type="dxa"/>
          </w:tcPr>
          <w:p w14:paraId="258B068F" w14:textId="77777777" w:rsidR="007C54C4" w:rsidRDefault="007C54C4" w:rsidP="00AB4B28">
            <w:r>
              <w:t>2024-08-20</w:t>
            </w:r>
          </w:p>
        </w:tc>
        <w:tc>
          <w:tcPr>
            <w:tcW w:w="8722" w:type="dxa"/>
          </w:tcPr>
          <w:p w14:paraId="6187605B" w14:textId="77777777" w:rsidR="007C54C4" w:rsidRDefault="007C54C4" w:rsidP="00AB4B28">
            <w:r w:rsidRPr="000E3E09">
              <w:t>Getekend GS besluit bob</w:t>
            </w:r>
          </w:p>
        </w:tc>
        <w:tc>
          <w:tcPr>
            <w:tcW w:w="3328" w:type="dxa"/>
          </w:tcPr>
          <w:p w14:paraId="21887D0B" w14:textId="77777777" w:rsidR="007C54C4" w:rsidRDefault="00AF5D27" w:rsidP="00AB4B28">
            <w:r>
              <w:t>Artikel 5.1, tweede lid, onder e, van de Wet open overheid</w:t>
            </w:r>
          </w:p>
        </w:tc>
      </w:tr>
      <w:tr w:rsidR="007C54C4" w14:paraId="792966DB" w14:textId="77777777" w:rsidTr="00AF6812">
        <w:trPr>
          <w:trHeight w:val="267"/>
        </w:trPr>
        <w:tc>
          <w:tcPr>
            <w:tcW w:w="672" w:type="dxa"/>
          </w:tcPr>
          <w:p w14:paraId="7014BE8D" w14:textId="77777777" w:rsidR="007C54C4" w:rsidRDefault="007C54C4" w:rsidP="00AB4B28">
            <w:r>
              <w:t>284.</w:t>
            </w:r>
          </w:p>
        </w:tc>
        <w:tc>
          <w:tcPr>
            <w:tcW w:w="1590" w:type="dxa"/>
          </w:tcPr>
          <w:p w14:paraId="66DF2314" w14:textId="77777777" w:rsidR="007C54C4" w:rsidRDefault="007C54C4" w:rsidP="00AB4B28">
            <w:r>
              <w:t>2024-08-20</w:t>
            </w:r>
          </w:p>
        </w:tc>
        <w:tc>
          <w:tcPr>
            <w:tcW w:w="8722" w:type="dxa"/>
          </w:tcPr>
          <w:p w14:paraId="195199D9" w14:textId="77777777" w:rsidR="007C54C4" w:rsidRDefault="007C54C4" w:rsidP="00AB4B28">
            <w:r w:rsidRPr="000E3E09">
              <w:t>Getekende GS brief bob</w:t>
            </w:r>
          </w:p>
        </w:tc>
        <w:tc>
          <w:tcPr>
            <w:tcW w:w="3328" w:type="dxa"/>
          </w:tcPr>
          <w:p w14:paraId="6A87DCAA" w14:textId="77777777" w:rsidR="007C54C4" w:rsidRDefault="00AF5D27" w:rsidP="00AB4B28">
            <w:r>
              <w:t>Artikel 5.1, tweede lid, onder e, van de Wet open overheid</w:t>
            </w:r>
          </w:p>
        </w:tc>
      </w:tr>
      <w:tr w:rsidR="007C54C4" w14:paraId="1E27C508" w14:textId="77777777" w:rsidTr="00AF6812">
        <w:trPr>
          <w:trHeight w:val="267"/>
        </w:trPr>
        <w:tc>
          <w:tcPr>
            <w:tcW w:w="672" w:type="dxa"/>
          </w:tcPr>
          <w:p w14:paraId="445BDE7D" w14:textId="77777777" w:rsidR="007C54C4" w:rsidRDefault="007C54C4" w:rsidP="00AB4B28">
            <w:r>
              <w:t>285.</w:t>
            </w:r>
          </w:p>
        </w:tc>
        <w:tc>
          <w:tcPr>
            <w:tcW w:w="1590" w:type="dxa"/>
          </w:tcPr>
          <w:p w14:paraId="13732FDD" w14:textId="77777777" w:rsidR="007C54C4" w:rsidRDefault="007C54C4" w:rsidP="00AB4B28">
            <w:r>
              <w:t>2023-04-22</w:t>
            </w:r>
          </w:p>
        </w:tc>
        <w:tc>
          <w:tcPr>
            <w:tcW w:w="8722" w:type="dxa"/>
          </w:tcPr>
          <w:p w14:paraId="44FFEB94" w14:textId="77777777" w:rsidR="007C54C4" w:rsidRDefault="007C54C4" w:rsidP="00AB4B28">
            <w:r w:rsidRPr="000E3E09">
              <w:t xml:space="preserve">Bijlage 1. Handhavingsverzoek </w:t>
            </w:r>
            <w:proofErr w:type="spellStart"/>
            <w:r>
              <w:t>xxxx</w:t>
            </w:r>
            <w:proofErr w:type="spellEnd"/>
          </w:p>
        </w:tc>
        <w:tc>
          <w:tcPr>
            <w:tcW w:w="3328" w:type="dxa"/>
          </w:tcPr>
          <w:p w14:paraId="28FD72BF" w14:textId="77777777" w:rsidR="007C54C4" w:rsidRDefault="00AF5D27" w:rsidP="00AB4B28">
            <w:r>
              <w:t>Artikel 5.1, tweede lid, onder e, van de Wet open overheid</w:t>
            </w:r>
          </w:p>
        </w:tc>
      </w:tr>
      <w:tr w:rsidR="007C54C4" w14:paraId="22256A30" w14:textId="77777777" w:rsidTr="00AF6812">
        <w:trPr>
          <w:trHeight w:val="267"/>
        </w:trPr>
        <w:tc>
          <w:tcPr>
            <w:tcW w:w="672" w:type="dxa"/>
          </w:tcPr>
          <w:p w14:paraId="76BE8DDC" w14:textId="77777777" w:rsidR="007C54C4" w:rsidRDefault="007C54C4" w:rsidP="00AB4B28">
            <w:r>
              <w:t>286.</w:t>
            </w:r>
          </w:p>
        </w:tc>
        <w:tc>
          <w:tcPr>
            <w:tcW w:w="1590" w:type="dxa"/>
          </w:tcPr>
          <w:p w14:paraId="0755157B" w14:textId="77777777" w:rsidR="007C54C4" w:rsidRDefault="007C54C4" w:rsidP="00AB4B28">
            <w:r>
              <w:t>2023-05-30</w:t>
            </w:r>
          </w:p>
        </w:tc>
        <w:tc>
          <w:tcPr>
            <w:tcW w:w="8722" w:type="dxa"/>
          </w:tcPr>
          <w:p w14:paraId="6625BA2A" w14:textId="77777777" w:rsidR="007C54C4" w:rsidRDefault="007C54C4" w:rsidP="00AB4B28">
            <w:r w:rsidRPr="000E3E09">
              <w:t xml:space="preserve">Bijlage 2. Handhavingsverzoek </w:t>
            </w:r>
            <w:proofErr w:type="spellStart"/>
            <w:r>
              <w:t>xxxx</w:t>
            </w:r>
            <w:proofErr w:type="spellEnd"/>
          </w:p>
        </w:tc>
        <w:tc>
          <w:tcPr>
            <w:tcW w:w="3328" w:type="dxa"/>
          </w:tcPr>
          <w:p w14:paraId="5063DD16" w14:textId="77777777" w:rsidR="007C54C4" w:rsidRDefault="00AF5D27" w:rsidP="00AB4B28">
            <w:r>
              <w:t>Artikel 5.1, tweede lid, onder e, van de Wet open overheid</w:t>
            </w:r>
          </w:p>
        </w:tc>
      </w:tr>
      <w:tr w:rsidR="007C54C4" w14:paraId="586F87BD" w14:textId="77777777" w:rsidTr="00AF6812">
        <w:trPr>
          <w:trHeight w:val="267"/>
        </w:trPr>
        <w:tc>
          <w:tcPr>
            <w:tcW w:w="672" w:type="dxa"/>
          </w:tcPr>
          <w:p w14:paraId="10677B12" w14:textId="77777777" w:rsidR="007C54C4" w:rsidRDefault="007C54C4" w:rsidP="00AB4B28">
            <w:r>
              <w:t>287.</w:t>
            </w:r>
          </w:p>
        </w:tc>
        <w:tc>
          <w:tcPr>
            <w:tcW w:w="1590" w:type="dxa"/>
          </w:tcPr>
          <w:p w14:paraId="6CE92DE3" w14:textId="77777777" w:rsidR="007C54C4" w:rsidRDefault="007C54C4" w:rsidP="00AB4B28">
            <w:r>
              <w:t>2023-08-21</w:t>
            </w:r>
          </w:p>
        </w:tc>
        <w:tc>
          <w:tcPr>
            <w:tcW w:w="8722" w:type="dxa"/>
          </w:tcPr>
          <w:p w14:paraId="48926130" w14:textId="77777777" w:rsidR="007C54C4" w:rsidRDefault="007C54C4" w:rsidP="00AB4B28">
            <w:r w:rsidRPr="000E3E09">
              <w:t xml:space="preserve">Bijlage 3. Getekend Controlerapport </w:t>
            </w:r>
            <w:proofErr w:type="spellStart"/>
            <w:r w:rsidRPr="000E3E09">
              <w:t>Loobeek</w:t>
            </w:r>
            <w:proofErr w:type="spellEnd"/>
          </w:p>
        </w:tc>
        <w:tc>
          <w:tcPr>
            <w:tcW w:w="3328" w:type="dxa"/>
          </w:tcPr>
          <w:p w14:paraId="32A754DE" w14:textId="77777777" w:rsidR="007C54C4" w:rsidRDefault="00AF5D27" w:rsidP="00AB4B28">
            <w:r>
              <w:t>Artikel 5.1, tweede lid, onder e, van de Wet open overheid</w:t>
            </w:r>
          </w:p>
        </w:tc>
      </w:tr>
      <w:tr w:rsidR="007C54C4" w14:paraId="6F63E146" w14:textId="77777777" w:rsidTr="00AF6812">
        <w:trPr>
          <w:trHeight w:val="267"/>
        </w:trPr>
        <w:tc>
          <w:tcPr>
            <w:tcW w:w="672" w:type="dxa"/>
          </w:tcPr>
          <w:p w14:paraId="49B73540" w14:textId="77777777" w:rsidR="007C54C4" w:rsidRDefault="007C54C4" w:rsidP="00AB4B28">
            <w:r>
              <w:t>288.</w:t>
            </w:r>
          </w:p>
        </w:tc>
        <w:tc>
          <w:tcPr>
            <w:tcW w:w="1590" w:type="dxa"/>
          </w:tcPr>
          <w:p w14:paraId="1482BF0E" w14:textId="77777777" w:rsidR="007C54C4" w:rsidRDefault="007C54C4" w:rsidP="00AB4B28">
            <w:r>
              <w:t>-</w:t>
            </w:r>
          </w:p>
        </w:tc>
        <w:tc>
          <w:tcPr>
            <w:tcW w:w="8722" w:type="dxa"/>
          </w:tcPr>
          <w:p w14:paraId="76E837A7" w14:textId="77777777" w:rsidR="007C54C4" w:rsidRDefault="007C54C4" w:rsidP="00AB4B28">
            <w:r w:rsidRPr="000E3E09">
              <w:t>Bijlage 4. Bijlagen 4-5-6 A3-formaat</w:t>
            </w:r>
          </w:p>
        </w:tc>
        <w:tc>
          <w:tcPr>
            <w:tcW w:w="3328" w:type="dxa"/>
          </w:tcPr>
          <w:p w14:paraId="45ABEB04" w14:textId="77777777" w:rsidR="007C54C4" w:rsidRDefault="00AF5D27" w:rsidP="00AB4B28">
            <w:r>
              <w:t>Artikel 5.1, tweede lid, onder e, van de Wet open overheid</w:t>
            </w:r>
          </w:p>
        </w:tc>
      </w:tr>
      <w:tr w:rsidR="007C54C4" w14:paraId="5BABA9BF" w14:textId="77777777" w:rsidTr="00AF6812">
        <w:trPr>
          <w:trHeight w:val="267"/>
        </w:trPr>
        <w:tc>
          <w:tcPr>
            <w:tcW w:w="672" w:type="dxa"/>
          </w:tcPr>
          <w:p w14:paraId="65C63F0D" w14:textId="77777777" w:rsidR="007C54C4" w:rsidRDefault="007C54C4" w:rsidP="00AB4B28">
            <w:r>
              <w:t>289.</w:t>
            </w:r>
          </w:p>
        </w:tc>
        <w:tc>
          <w:tcPr>
            <w:tcW w:w="1590" w:type="dxa"/>
          </w:tcPr>
          <w:p w14:paraId="016DC30C" w14:textId="77777777" w:rsidR="007C54C4" w:rsidRDefault="007C54C4" w:rsidP="00AB4B28">
            <w:r>
              <w:t>2024-02-27</w:t>
            </w:r>
          </w:p>
        </w:tc>
        <w:tc>
          <w:tcPr>
            <w:tcW w:w="8722" w:type="dxa"/>
          </w:tcPr>
          <w:p w14:paraId="6AE0575B" w14:textId="77777777" w:rsidR="007C54C4" w:rsidRDefault="007C54C4" w:rsidP="00AB4B28">
            <w:r w:rsidRPr="000E3E09">
              <w:t>GS besluit Last onder dwangsom Ploegmakers GGI BV</w:t>
            </w:r>
          </w:p>
        </w:tc>
        <w:tc>
          <w:tcPr>
            <w:tcW w:w="3328" w:type="dxa"/>
          </w:tcPr>
          <w:p w14:paraId="3B844083" w14:textId="77777777" w:rsidR="007C54C4" w:rsidRDefault="00AF5D27" w:rsidP="00AB4B28">
            <w:r>
              <w:t>Artikel 5.1, tweede lid, onder e, van de Wet open overheid</w:t>
            </w:r>
          </w:p>
        </w:tc>
      </w:tr>
      <w:tr w:rsidR="007C54C4" w14:paraId="6D7B93EB" w14:textId="77777777" w:rsidTr="00AF6812">
        <w:trPr>
          <w:trHeight w:val="267"/>
        </w:trPr>
        <w:tc>
          <w:tcPr>
            <w:tcW w:w="672" w:type="dxa"/>
          </w:tcPr>
          <w:p w14:paraId="639BDB27" w14:textId="77777777" w:rsidR="007C54C4" w:rsidRDefault="007C54C4" w:rsidP="00AB4B28">
            <w:r>
              <w:t>290.</w:t>
            </w:r>
          </w:p>
        </w:tc>
        <w:tc>
          <w:tcPr>
            <w:tcW w:w="1590" w:type="dxa"/>
          </w:tcPr>
          <w:p w14:paraId="6D334E0B" w14:textId="77777777" w:rsidR="007C54C4" w:rsidRDefault="007C54C4" w:rsidP="00AB4B28">
            <w:r>
              <w:t>2024-02-27</w:t>
            </w:r>
          </w:p>
        </w:tc>
        <w:tc>
          <w:tcPr>
            <w:tcW w:w="8722" w:type="dxa"/>
          </w:tcPr>
          <w:p w14:paraId="6445E4E5" w14:textId="77777777" w:rsidR="007C54C4" w:rsidRDefault="007C54C4" w:rsidP="00AB4B28">
            <w:r w:rsidRPr="000E3E09">
              <w:t>GS brief Last onder dwangsom Ploegmakers GGI BV</w:t>
            </w:r>
          </w:p>
        </w:tc>
        <w:tc>
          <w:tcPr>
            <w:tcW w:w="3328" w:type="dxa"/>
          </w:tcPr>
          <w:p w14:paraId="686B0A6B" w14:textId="77777777" w:rsidR="007C54C4" w:rsidRDefault="00AF5D27" w:rsidP="00AB4B28">
            <w:r>
              <w:t>Artikel 5.1, tweede lid, onder e, van de Wet open overheid</w:t>
            </w:r>
          </w:p>
        </w:tc>
      </w:tr>
      <w:tr w:rsidR="007C54C4" w14:paraId="4442E335" w14:textId="77777777" w:rsidTr="00AF6812">
        <w:trPr>
          <w:trHeight w:val="267"/>
        </w:trPr>
        <w:tc>
          <w:tcPr>
            <w:tcW w:w="672" w:type="dxa"/>
          </w:tcPr>
          <w:p w14:paraId="38E69189" w14:textId="77777777" w:rsidR="007C54C4" w:rsidRDefault="007C54C4" w:rsidP="00AB4B28">
            <w:r>
              <w:t>293.</w:t>
            </w:r>
          </w:p>
        </w:tc>
        <w:tc>
          <w:tcPr>
            <w:tcW w:w="1590" w:type="dxa"/>
          </w:tcPr>
          <w:p w14:paraId="006A15A8" w14:textId="77777777" w:rsidR="007C54C4" w:rsidRDefault="007C54C4" w:rsidP="00AB4B28">
            <w:r>
              <w:t>2023-12-05</w:t>
            </w:r>
          </w:p>
        </w:tc>
        <w:tc>
          <w:tcPr>
            <w:tcW w:w="8722" w:type="dxa"/>
          </w:tcPr>
          <w:p w14:paraId="00CD7C31" w14:textId="77777777" w:rsidR="007C54C4" w:rsidRDefault="007C54C4" w:rsidP="00AB4B28">
            <w:r w:rsidRPr="000E3E09">
              <w:t xml:space="preserve">Bijlage 5. Zienswijze </w:t>
            </w:r>
            <w:proofErr w:type="spellStart"/>
            <w:r>
              <w:t>xxxx</w:t>
            </w:r>
            <w:proofErr w:type="spellEnd"/>
          </w:p>
        </w:tc>
        <w:tc>
          <w:tcPr>
            <w:tcW w:w="3328" w:type="dxa"/>
          </w:tcPr>
          <w:p w14:paraId="66221314" w14:textId="77777777" w:rsidR="007C54C4" w:rsidRDefault="00AF5D27" w:rsidP="00AB4B28">
            <w:r>
              <w:t>Artikel 5.1, tweede lid, onder e, van de Wet open overheid</w:t>
            </w:r>
          </w:p>
        </w:tc>
      </w:tr>
      <w:tr w:rsidR="007C54C4" w14:paraId="11293913" w14:textId="77777777" w:rsidTr="00AF6812">
        <w:trPr>
          <w:trHeight w:val="267"/>
        </w:trPr>
        <w:tc>
          <w:tcPr>
            <w:tcW w:w="672" w:type="dxa"/>
          </w:tcPr>
          <w:p w14:paraId="551339ED" w14:textId="77777777" w:rsidR="007C54C4" w:rsidRDefault="007C54C4" w:rsidP="00AB4B28">
            <w:r>
              <w:lastRenderedPageBreak/>
              <w:t>295.</w:t>
            </w:r>
          </w:p>
        </w:tc>
        <w:tc>
          <w:tcPr>
            <w:tcW w:w="1590" w:type="dxa"/>
          </w:tcPr>
          <w:p w14:paraId="5DA2127C" w14:textId="77777777" w:rsidR="007C54C4" w:rsidRDefault="007C54C4" w:rsidP="00AB4B28">
            <w:r>
              <w:t>-</w:t>
            </w:r>
          </w:p>
        </w:tc>
        <w:tc>
          <w:tcPr>
            <w:tcW w:w="8722" w:type="dxa"/>
          </w:tcPr>
          <w:p w14:paraId="2DAC13A3" w14:textId="77777777" w:rsidR="007C54C4" w:rsidRDefault="007C54C4" w:rsidP="00AB4B28">
            <w:r w:rsidRPr="000E3E09">
              <w:t xml:space="preserve">Bijlage bij handhavingsverzoek </w:t>
            </w:r>
            <w:proofErr w:type="spellStart"/>
            <w:r>
              <w:t>xxxx</w:t>
            </w:r>
            <w:proofErr w:type="spellEnd"/>
          </w:p>
        </w:tc>
        <w:tc>
          <w:tcPr>
            <w:tcW w:w="3328" w:type="dxa"/>
          </w:tcPr>
          <w:p w14:paraId="3D7A1FF8" w14:textId="77777777" w:rsidR="007C54C4" w:rsidRDefault="00AF5D27" w:rsidP="00AB4B28">
            <w:r>
              <w:t>Artikel 5.1, tweede lid, onder e, van de Wet open overheid</w:t>
            </w:r>
          </w:p>
        </w:tc>
      </w:tr>
      <w:tr w:rsidR="007C54C4" w14:paraId="2435CA94" w14:textId="77777777" w:rsidTr="00AF6812">
        <w:trPr>
          <w:trHeight w:val="267"/>
        </w:trPr>
        <w:tc>
          <w:tcPr>
            <w:tcW w:w="672" w:type="dxa"/>
          </w:tcPr>
          <w:p w14:paraId="757F486B" w14:textId="77777777" w:rsidR="007C54C4" w:rsidRDefault="007C54C4" w:rsidP="00AB4B28">
            <w:r>
              <w:t>298.</w:t>
            </w:r>
          </w:p>
        </w:tc>
        <w:tc>
          <w:tcPr>
            <w:tcW w:w="1590" w:type="dxa"/>
          </w:tcPr>
          <w:p w14:paraId="2F0A2BC1" w14:textId="77777777" w:rsidR="007C54C4" w:rsidRDefault="007C54C4" w:rsidP="00AB4B28">
            <w:r>
              <w:t>2024-02-27</w:t>
            </w:r>
          </w:p>
        </w:tc>
        <w:tc>
          <w:tcPr>
            <w:tcW w:w="8722" w:type="dxa"/>
          </w:tcPr>
          <w:p w14:paraId="343D60C2" w14:textId="77777777" w:rsidR="007C54C4" w:rsidRDefault="007C54C4" w:rsidP="00AB4B28">
            <w:r w:rsidRPr="000E3E09">
              <w:t xml:space="preserve">GS brief LOD </w:t>
            </w:r>
            <w:proofErr w:type="spellStart"/>
            <w:r>
              <w:t>xxxx</w:t>
            </w:r>
            <w:proofErr w:type="spellEnd"/>
            <w:r>
              <w:t xml:space="preserve"> </w:t>
            </w:r>
            <w:r w:rsidRPr="000E3E09">
              <w:t>01</w:t>
            </w:r>
          </w:p>
        </w:tc>
        <w:tc>
          <w:tcPr>
            <w:tcW w:w="3328" w:type="dxa"/>
          </w:tcPr>
          <w:p w14:paraId="31B5BD8E" w14:textId="77777777" w:rsidR="007C54C4" w:rsidRDefault="00AF5D27" w:rsidP="00AB4B28">
            <w:r>
              <w:t>Artikel 5.1, tweede lid, onder e, van de Wet open overheid</w:t>
            </w:r>
          </w:p>
        </w:tc>
      </w:tr>
      <w:tr w:rsidR="007C54C4" w14:paraId="37B8AD78" w14:textId="77777777" w:rsidTr="00AF6812">
        <w:trPr>
          <w:trHeight w:val="267"/>
        </w:trPr>
        <w:tc>
          <w:tcPr>
            <w:tcW w:w="672" w:type="dxa"/>
          </w:tcPr>
          <w:p w14:paraId="3EA94903" w14:textId="77777777" w:rsidR="007C54C4" w:rsidRDefault="007C54C4" w:rsidP="00AB4B28">
            <w:r>
              <w:t>299.</w:t>
            </w:r>
          </w:p>
        </w:tc>
        <w:tc>
          <w:tcPr>
            <w:tcW w:w="1590" w:type="dxa"/>
          </w:tcPr>
          <w:p w14:paraId="7F62C93C" w14:textId="77777777" w:rsidR="007C54C4" w:rsidRDefault="007C54C4" w:rsidP="00AB4B28">
            <w:r>
              <w:t>2024-02-27</w:t>
            </w:r>
          </w:p>
        </w:tc>
        <w:tc>
          <w:tcPr>
            <w:tcW w:w="8722" w:type="dxa"/>
          </w:tcPr>
          <w:p w14:paraId="0BCEF823" w14:textId="77777777" w:rsidR="007C54C4" w:rsidRDefault="007C54C4" w:rsidP="00AB4B28">
            <w:r w:rsidRPr="000E3E09">
              <w:t xml:space="preserve">GS besluit LOD </w:t>
            </w:r>
            <w:proofErr w:type="spellStart"/>
            <w:r>
              <w:t>xxxx</w:t>
            </w:r>
            <w:proofErr w:type="spellEnd"/>
          </w:p>
        </w:tc>
        <w:tc>
          <w:tcPr>
            <w:tcW w:w="3328" w:type="dxa"/>
          </w:tcPr>
          <w:p w14:paraId="1E121B94" w14:textId="77777777" w:rsidR="007C54C4" w:rsidRDefault="00AF5D27" w:rsidP="00AB4B28">
            <w:r>
              <w:t>Artikel 5.1, tweede lid, onder e, van de Wet open overheid</w:t>
            </w:r>
          </w:p>
        </w:tc>
      </w:tr>
      <w:tr w:rsidR="007C54C4" w14:paraId="2620FADE" w14:textId="77777777" w:rsidTr="00AF6812">
        <w:trPr>
          <w:trHeight w:val="267"/>
        </w:trPr>
        <w:tc>
          <w:tcPr>
            <w:tcW w:w="672" w:type="dxa"/>
          </w:tcPr>
          <w:p w14:paraId="42E3B0FB" w14:textId="77777777" w:rsidR="007C54C4" w:rsidRDefault="007C54C4" w:rsidP="00AB4B28">
            <w:r>
              <w:t>300.</w:t>
            </w:r>
          </w:p>
        </w:tc>
        <w:tc>
          <w:tcPr>
            <w:tcW w:w="1590" w:type="dxa"/>
          </w:tcPr>
          <w:p w14:paraId="3409659A" w14:textId="77777777" w:rsidR="007C54C4" w:rsidRDefault="007C54C4" w:rsidP="00AB4B28">
            <w:r>
              <w:t>2024-09-06</w:t>
            </w:r>
          </w:p>
        </w:tc>
        <w:tc>
          <w:tcPr>
            <w:tcW w:w="8722" w:type="dxa"/>
          </w:tcPr>
          <w:p w14:paraId="678B854E" w14:textId="77777777" w:rsidR="007C54C4" w:rsidRDefault="007C54C4" w:rsidP="00AB4B28">
            <w:r w:rsidRPr="000E3E09">
              <w:t xml:space="preserve">Advies Adviescommissie inzake bezwaar  </w:t>
            </w:r>
          </w:p>
        </w:tc>
        <w:tc>
          <w:tcPr>
            <w:tcW w:w="3328" w:type="dxa"/>
          </w:tcPr>
          <w:p w14:paraId="6E8602A9" w14:textId="77777777" w:rsidR="007C54C4" w:rsidRDefault="00AF5D27" w:rsidP="00AB4B28">
            <w:r>
              <w:t>Artikel 5.1, tweede lid, onder e, van de Wet open overheid</w:t>
            </w:r>
          </w:p>
        </w:tc>
      </w:tr>
      <w:tr w:rsidR="007C54C4" w14:paraId="59B3688E" w14:textId="77777777" w:rsidTr="00AF6812">
        <w:trPr>
          <w:trHeight w:val="267"/>
        </w:trPr>
        <w:tc>
          <w:tcPr>
            <w:tcW w:w="672" w:type="dxa"/>
          </w:tcPr>
          <w:p w14:paraId="5A44D8A9" w14:textId="77777777" w:rsidR="007C54C4" w:rsidRDefault="007C54C4" w:rsidP="00AB4B28">
            <w:r>
              <w:t>301.</w:t>
            </w:r>
          </w:p>
        </w:tc>
        <w:tc>
          <w:tcPr>
            <w:tcW w:w="1590" w:type="dxa"/>
          </w:tcPr>
          <w:p w14:paraId="1E38A636" w14:textId="77777777" w:rsidR="007C54C4" w:rsidRDefault="007C54C4" w:rsidP="00AB4B28">
            <w:r>
              <w:t>2024-11-26</w:t>
            </w:r>
          </w:p>
        </w:tc>
        <w:tc>
          <w:tcPr>
            <w:tcW w:w="8722" w:type="dxa"/>
          </w:tcPr>
          <w:p w14:paraId="7E4D1EC9" w14:textId="77777777" w:rsidR="007C54C4" w:rsidRDefault="007C54C4" w:rsidP="00AB4B28">
            <w:r w:rsidRPr="000E3E09">
              <w:t>GS besluit beslissing op bezwaar</w:t>
            </w:r>
          </w:p>
        </w:tc>
        <w:tc>
          <w:tcPr>
            <w:tcW w:w="3328" w:type="dxa"/>
          </w:tcPr>
          <w:p w14:paraId="6FA2F58F" w14:textId="77777777" w:rsidR="007C54C4" w:rsidRDefault="00AF5D27" w:rsidP="00AB4B28">
            <w:r>
              <w:t>Artikel 5.1, tweede lid, onder e, van de Wet open overheid</w:t>
            </w:r>
          </w:p>
        </w:tc>
      </w:tr>
      <w:tr w:rsidR="007C54C4" w14:paraId="451657B7" w14:textId="77777777" w:rsidTr="00AF6812">
        <w:trPr>
          <w:trHeight w:val="267"/>
        </w:trPr>
        <w:tc>
          <w:tcPr>
            <w:tcW w:w="672" w:type="dxa"/>
          </w:tcPr>
          <w:p w14:paraId="52BF084B" w14:textId="77777777" w:rsidR="007C54C4" w:rsidRDefault="007C54C4" w:rsidP="00AB4B28">
            <w:r>
              <w:t>302.</w:t>
            </w:r>
          </w:p>
        </w:tc>
        <w:tc>
          <w:tcPr>
            <w:tcW w:w="1590" w:type="dxa"/>
          </w:tcPr>
          <w:p w14:paraId="05AE16FE" w14:textId="77777777" w:rsidR="007C54C4" w:rsidRDefault="007C54C4" w:rsidP="00AB4B28">
            <w:r>
              <w:t>2024-11-26</w:t>
            </w:r>
          </w:p>
        </w:tc>
        <w:tc>
          <w:tcPr>
            <w:tcW w:w="8722" w:type="dxa"/>
          </w:tcPr>
          <w:p w14:paraId="02B4B76A" w14:textId="77777777" w:rsidR="007C54C4" w:rsidRDefault="007C54C4" w:rsidP="00AB4B28">
            <w:r w:rsidRPr="000E3E09">
              <w:t>GS brief beslissing op bezwaar</w:t>
            </w:r>
          </w:p>
        </w:tc>
        <w:tc>
          <w:tcPr>
            <w:tcW w:w="3328" w:type="dxa"/>
          </w:tcPr>
          <w:p w14:paraId="69ED0644" w14:textId="77777777" w:rsidR="007C54C4" w:rsidRDefault="00AF5D27" w:rsidP="00AB4B28">
            <w:r>
              <w:t>Artikel 5.1, tweede lid, onder e, van de Wet open overheid</w:t>
            </w:r>
          </w:p>
        </w:tc>
      </w:tr>
      <w:tr w:rsidR="007C54C4" w14:paraId="76FD610C" w14:textId="77777777" w:rsidTr="00AF6812">
        <w:trPr>
          <w:trHeight w:val="267"/>
        </w:trPr>
        <w:tc>
          <w:tcPr>
            <w:tcW w:w="672" w:type="dxa"/>
          </w:tcPr>
          <w:p w14:paraId="052FDF60" w14:textId="77777777" w:rsidR="007C54C4" w:rsidRDefault="007C54C4" w:rsidP="00AB4B28">
            <w:r>
              <w:t>303.</w:t>
            </w:r>
          </w:p>
        </w:tc>
        <w:tc>
          <w:tcPr>
            <w:tcW w:w="1590" w:type="dxa"/>
          </w:tcPr>
          <w:p w14:paraId="18991BD3" w14:textId="77777777" w:rsidR="007C54C4" w:rsidRDefault="007C54C4" w:rsidP="00AB4B28">
            <w:r>
              <w:t>2024-08-29</w:t>
            </w:r>
          </w:p>
        </w:tc>
        <w:tc>
          <w:tcPr>
            <w:tcW w:w="8722" w:type="dxa"/>
          </w:tcPr>
          <w:p w14:paraId="44CD3F19" w14:textId="77777777" w:rsidR="007C54C4" w:rsidRDefault="007C54C4" w:rsidP="00AB4B28">
            <w:r w:rsidRPr="000E3E09">
              <w:t xml:space="preserve">Verslag </w:t>
            </w:r>
            <w:proofErr w:type="spellStart"/>
            <w:r w:rsidRPr="000E3E09">
              <w:t>Adviescommise</w:t>
            </w:r>
            <w:proofErr w:type="spellEnd"/>
            <w:r w:rsidRPr="000E3E09">
              <w:t xml:space="preserve"> inzake hoorzitting</w:t>
            </w:r>
          </w:p>
        </w:tc>
        <w:tc>
          <w:tcPr>
            <w:tcW w:w="3328" w:type="dxa"/>
          </w:tcPr>
          <w:p w14:paraId="10FA8CEF" w14:textId="77777777" w:rsidR="007C54C4" w:rsidRDefault="00AF5D27" w:rsidP="00AB4B28">
            <w:r>
              <w:t>Artikel 5.1, tweede lid, onder e, van de Wet open overheid</w:t>
            </w:r>
          </w:p>
        </w:tc>
      </w:tr>
      <w:tr w:rsidR="007C54C4" w14:paraId="5C448F1D" w14:textId="77777777" w:rsidTr="00AF6812">
        <w:trPr>
          <w:trHeight w:val="267"/>
        </w:trPr>
        <w:tc>
          <w:tcPr>
            <w:tcW w:w="672" w:type="dxa"/>
          </w:tcPr>
          <w:p w14:paraId="7180FA59" w14:textId="77777777" w:rsidR="007C54C4" w:rsidRDefault="007C54C4" w:rsidP="00AB4B28">
            <w:r>
              <w:t>310.</w:t>
            </w:r>
          </w:p>
        </w:tc>
        <w:tc>
          <w:tcPr>
            <w:tcW w:w="1590" w:type="dxa"/>
          </w:tcPr>
          <w:p w14:paraId="7C11253C" w14:textId="77777777" w:rsidR="007C54C4" w:rsidRDefault="007C54C4" w:rsidP="00AB4B28">
            <w:r>
              <w:t>2023-12-08</w:t>
            </w:r>
          </w:p>
        </w:tc>
        <w:tc>
          <w:tcPr>
            <w:tcW w:w="8722" w:type="dxa"/>
          </w:tcPr>
          <w:p w14:paraId="38CE6735" w14:textId="77777777" w:rsidR="007C54C4" w:rsidRDefault="007C54C4" w:rsidP="00AB4B28">
            <w:r w:rsidRPr="00071921">
              <w:t>Bijlage 5. Zienswijze Van Beers Hoogeloon</w:t>
            </w:r>
          </w:p>
        </w:tc>
        <w:tc>
          <w:tcPr>
            <w:tcW w:w="3328" w:type="dxa"/>
          </w:tcPr>
          <w:p w14:paraId="615A3232" w14:textId="77777777" w:rsidR="007C54C4" w:rsidRDefault="00E96BB8" w:rsidP="00AB4B28">
            <w:r w:rsidRPr="00E96BB8">
              <w:t xml:space="preserve">Openbaarmaking geweigerd op grond van artikel 8.8 </w:t>
            </w:r>
            <w:proofErr w:type="spellStart"/>
            <w:r w:rsidRPr="00E96BB8">
              <w:t>Woo</w:t>
            </w:r>
            <w:proofErr w:type="spellEnd"/>
            <w:r w:rsidRPr="00E96BB8">
              <w:t xml:space="preserve"> in samenhang met artikel 8:79 </w:t>
            </w:r>
            <w:proofErr w:type="spellStart"/>
            <w:r w:rsidRPr="00E96BB8">
              <w:t>Awb</w:t>
            </w:r>
            <w:proofErr w:type="spellEnd"/>
          </w:p>
        </w:tc>
      </w:tr>
      <w:tr w:rsidR="007C54C4" w14:paraId="33D6C88F" w14:textId="77777777" w:rsidTr="00AF6812">
        <w:trPr>
          <w:trHeight w:val="267"/>
        </w:trPr>
        <w:tc>
          <w:tcPr>
            <w:tcW w:w="672" w:type="dxa"/>
          </w:tcPr>
          <w:p w14:paraId="4D333B67" w14:textId="77777777" w:rsidR="007C54C4" w:rsidRDefault="007C54C4" w:rsidP="00AB4B28">
            <w:r>
              <w:t>311.</w:t>
            </w:r>
          </w:p>
        </w:tc>
        <w:tc>
          <w:tcPr>
            <w:tcW w:w="1590" w:type="dxa"/>
          </w:tcPr>
          <w:p w14:paraId="417ABF86" w14:textId="77777777" w:rsidR="007C54C4" w:rsidRDefault="007C54C4" w:rsidP="00AB4B28">
            <w:r>
              <w:t>2023-12-20</w:t>
            </w:r>
          </w:p>
        </w:tc>
        <w:tc>
          <w:tcPr>
            <w:tcW w:w="8722" w:type="dxa"/>
          </w:tcPr>
          <w:p w14:paraId="1D12611B" w14:textId="77777777" w:rsidR="007C54C4" w:rsidRDefault="007C54C4" w:rsidP="00AB4B28">
            <w:r w:rsidRPr="00071921">
              <w:t>Bijlage 6. Aanvullende zienswijze Van Beers Hoogeloon</w:t>
            </w:r>
          </w:p>
        </w:tc>
        <w:tc>
          <w:tcPr>
            <w:tcW w:w="3328" w:type="dxa"/>
          </w:tcPr>
          <w:p w14:paraId="65241216" w14:textId="77777777" w:rsidR="007C54C4" w:rsidRDefault="00E96BB8" w:rsidP="00AB4B28">
            <w:r w:rsidRPr="00E96BB8">
              <w:t xml:space="preserve">Openbaarmaking geweigerd op grond van artikel 8.8 </w:t>
            </w:r>
            <w:proofErr w:type="spellStart"/>
            <w:r w:rsidRPr="00E96BB8">
              <w:t>Woo</w:t>
            </w:r>
            <w:proofErr w:type="spellEnd"/>
            <w:r w:rsidRPr="00E96BB8">
              <w:t xml:space="preserve"> in samenhang met artikel 8:79 </w:t>
            </w:r>
            <w:proofErr w:type="spellStart"/>
            <w:r w:rsidRPr="00E96BB8">
              <w:t>Awb</w:t>
            </w:r>
            <w:proofErr w:type="spellEnd"/>
            <w:r w:rsidRPr="00E96BB8">
              <w:t>.</w:t>
            </w:r>
          </w:p>
        </w:tc>
      </w:tr>
      <w:tr w:rsidR="007C54C4" w14:paraId="6FD56852" w14:textId="77777777" w:rsidTr="00AF6812">
        <w:trPr>
          <w:trHeight w:val="267"/>
        </w:trPr>
        <w:tc>
          <w:tcPr>
            <w:tcW w:w="672" w:type="dxa"/>
          </w:tcPr>
          <w:p w14:paraId="51D8E55F" w14:textId="77777777" w:rsidR="007C54C4" w:rsidRDefault="007C54C4" w:rsidP="00AB4B28">
            <w:r>
              <w:t>312.</w:t>
            </w:r>
          </w:p>
        </w:tc>
        <w:tc>
          <w:tcPr>
            <w:tcW w:w="1590" w:type="dxa"/>
          </w:tcPr>
          <w:p w14:paraId="08E45C09" w14:textId="77777777" w:rsidR="007C54C4" w:rsidRDefault="007C54C4" w:rsidP="00AB4B28">
            <w:r>
              <w:t>2024-02-27</w:t>
            </w:r>
          </w:p>
        </w:tc>
        <w:tc>
          <w:tcPr>
            <w:tcW w:w="8722" w:type="dxa"/>
          </w:tcPr>
          <w:p w14:paraId="3BAB75AC" w14:textId="77777777" w:rsidR="007C54C4" w:rsidRDefault="007C54C4" w:rsidP="00AB4B28">
            <w:r w:rsidRPr="00071921">
              <w:t>GS brief LOD Van Beers Hoogeloon</w:t>
            </w:r>
          </w:p>
        </w:tc>
        <w:tc>
          <w:tcPr>
            <w:tcW w:w="3328" w:type="dxa"/>
          </w:tcPr>
          <w:p w14:paraId="3BCE2E5D" w14:textId="77777777" w:rsidR="007C54C4" w:rsidRDefault="00AF5D27" w:rsidP="00AB4B28">
            <w:r>
              <w:t>Artikel 5.1, tweede lid, onder e, van de Wet open overheid</w:t>
            </w:r>
          </w:p>
        </w:tc>
      </w:tr>
      <w:tr w:rsidR="007C54C4" w14:paraId="1D8DA46F" w14:textId="77777777" w:rsidTr="00AF6812">
        <w:trPr>
          <w:trHeight w:val="267"/>
        </w:trPr>
        <w:tc>
          <w:tcPr>
            <w:tcW w:w="672" w:type="dxa"/>
          </w:tcPr>
          <w:p w14:paraId="690FF704" w14:textId="77777777" w:rsidR="007C54C4" w:rsidRDefault="007C54C4" w:rsidP="00AB4B28">
            <w:r>
              <w:t>313.</w:t>
            </w:r>
          </w:p>
        </w:tc>
        <w:tc>
          <w:tcPr>
            <w:tcW w:w="1590" w:type="dxa"/>
          </w:tcPr>
          <w:p w14:paraId="24843D94" w14:textId="77777777" w:rsidR="007C54C4" w:rsidRDefault="007C54C4" w:rsidP="00AB4B28">
            <w:r>
              <w:t>2024-02-27</w:t>
            </w:r>
          </w:p>
        </w:tc>
        <w:tc>
          <w:tcPr>
            <w:tcW w:w="8722" w:type="dxa"/>
          </w:tcPr>
          <w:p w14:paraId="003B2A8A" w14:textId="77777777" w:rsidR="007C54C4" w:rsidRDefault="007C54C4" w:rsidP="00AB4B28">
            <w:r w:rsidRPr="00071921">
              <w:t>GS besluit LOD Van Beers Hoogeloon BV</w:t>
            </w:r>
          </w:p>
        </w:tc>
        <w:tc>
          <w:tcPr>
            <w:tcW w:w="3328" w:type="dxa"/>
          </w:tcPr>
          <w:p w14:paraId="78DBA674" w14:textId="77777777" w:rsidR="007C54C4" w:rsidRDefault="00AF5D27" w:rsidP="00AB4B28">
            <w:r>
              <w:t>Artikel 5.1, tweede lid, onder e, van de Wet open overheid</w:t>
            </w:r>
          </w:p>
        </w:tc>
      </w:tr>
      <w:tr w:rsidR="007C54C4" w14:paraId="7BF9AF10" w14:textId="77777777" w:rsidTr="00AF6812">
        <w:trPr>
          <w:trHeight w:val="267"/>
        </w:trPr>
        <w:tc>
          <w:tcPr>
            <w:tcW w:w="672" w:type="dxa"/>
          </w:tcPr>
          <w:p w14:paraId="5DE9F497" w14:textId="77777777" w:rsidR="007C54C4" w:rsidRDefault="007C54C4" w:rsidP="00AB4B28">
            <w:r>
              <w:t>314.</w:t>
            </w:r>
          </w:p>
        </w:tc>
        <w:tc>
          <w:tcPr>
            <w:tcW w:w="1590" w:type="dxa"/>
          </w:tcPr>
          <w:p w14:paraId="73591C85" w14:textId="77777777" w:rsidR="007C54C4" w:rsidRDefault="007C54C4" w:rsidP="00AB4B28">
            <w:r>
              <w:t>2024-09-06</w:t>
            </w:r>
          </w:p>
        </w:tc>
        <w:tc>
          <w:tcPr>
            <w:tcW w:w="8722" w:type="dxa"/>
          </w:tcPr>
          <w:p w14:paraId="3CA80816" w14:textId="77777777" w:rsidR="007C54C4" w:rsidRDefault="007C54C4" w:rsidP="00AB4B28">
            <w:r w:rsidRPr="00071921">
              <w:t>Advies Adviescommissie inzake bezwaar</w:t>
            </w:r>
          </w:p>
        </w:tc>
        <w:tc>
          <w:tcPr>
            <w:tcW w:w="3328" w:type="dxa"/>
          </w:tcPr>
          <w:p w14:paraId="154B11E1" w14:textId="77777777" w:rsidR="007C54C4" w:rsidRDefault="00AF5D27" w:rsidP="00AB4B28">
            <w:r>
              <w:t>Artikel 5.1, tweede lid, onder e, van de Wet open overheid</w:t>
            </w:r>
          </w:p>
        </w:tc>
      </w:tr>
      <w:tr w:rsidR="007C54C4" w14:paraId="20C00A55" w14:textId="77777777" w:rsidTr="00AF6812">
        <w:trPr>
          <w:trHeight w:val="267"/>
        </w:trPr>
        <w:tc>
          <w:tcPr>
            <w:tcW w:w="672" w:type="dxa"/>
          </w:tcPr>
          <w:p w14:paraId="34BE0035" w14:textId="77777777" w:rsidR="007C54C4" w:rsidRDefault="007C54C4" w:rsidP="00AB4B28">
            <w:r>
              <w:t>315.</w:t>
            </w:r>
          </w:p>
        </w:tc>
        <w:tc>
          <w:tcPr>
            <w:tcW w:w="1590" w:type="dxa"/>
          </w:tcPr>
          <w:p w14:paraId="781AD3C8" w14:textId="77777777" w:rsidR="007C54C4" w:rsidRDefault="007C54C4" w:rsidP="00AB4B28">
            <w:r>
              <w:t>2024-11-26</w:t>
            </w:r>
          </w:p>
        </w:tc>
        <w:tc>
          <w:tcPr>
            <w:tcW w:w="8722" w:type="dxa"/>
          </w:tcPr>
          <w:p w14:paraId="383B9A64" w14:textId="77777777" w:rsidR="007C54C4" w:rsidRDefault="007C54C4" w:rsidP="00AB4B28">
            <w:r w:rsidRPr="00071921">
              <w:t>GS besluit Beslissing op bezwaar</w:t>
            </w:r>
          </w:p>
        </w:tc>
        <w:tc>
          <w:tcPr>
            <w:tcW w:w="3328" w:type="dxa"/>
          </w:tcPr>
          <w:p w14:paraId="619EB62F" w14:textId="77777777" w:rsidR="007C54C4" w:rsidRDefault="00AF5D27" w:rsidP="00AB4B28">
            <w:r>
              <w:t>Artikel 5.1, tweede lid, onder e, van de Wet open overheid</w:t>
            </w:r>
          </w:p>
        </w:tc>
      </w:tr>
      <w:tr w:rsidR="007C54C4" w14:paraId="194CD7AD" w14:textId="77777777" w:rsidTr="00AF6812">
        <w:trPr>
          <w:trHeight w:val="267"/>
        </w:trPr>
        <w:tc>
          <w:tcPr>
            <w:tcW w:w="672" w:type="dxa"/>
          </w:tcPr>
          <w:p w14:paraId="02592FE1" w14:textId="77777777" w:rsidR="007C54C4" w:rsidRDefault="007C54C4" w:rsidP="00AB4B28">
            <w:r>
              <w:t>316.</w:t>
            </w:r>
          </w:p>
        </w:tc>
        <w:tc>
          <w:tcPr>
            <w:tcW w:w="1590" w:type="dxa"/>
          </w:tcPr>
          <w:p w14:paraId="328E8BC7" w14:textId="77777777" w:rsidR="007C54C4" w:rsidRDefault="007C54C4" w:rsidP="00AB4B28">
            <w:r>
              <w:t>2024-11-26</w:t>
            </w:r>
          </w:p>
        </w:tc>
        <w:tc>
          <w:tcPr>
            <w:tcW w:w="8722" w:type="dxa"/>
          </w:tcPr>
          <w:p w14:paraId="21951E40" w14:textId="77777777" w:rsidR="007C54C4" w:rsidRDefault="007C54C4" w:rsidP="00AB4B28">
            <w:r w:rsidRPr="00C4036C">
              <w:t>GS brief beslissing op bezwaar</w:t>
            </w:r>
          </w:p>
        </w:tc>
        <w:tc>
          <w:tcPr>
            <w:tcW w:w="3328" w:type="dxa"/>
          </w:tcPr>
          <w:p w14:paraId="70B63645" w14:textId="77777777" w:rsidR="007C54C4" w:rsidRDefault="00AF5D27" w:rsidP="00AB4B28">
            <w:r>
              <w:t>Artikel 5.1, tweede lid, onder e, van de Wet open overheid</w:t>
            </w:r>
          </w:p>
        </w:tc>
      </w:tr>
      <w:tr w:rsidR="007C54C4" w14:paraId="51D675D7" w14:textId="77777777" w:rsidTr="00AF6812">
        <w:trPr>
          <w:trHeight w:val="267"/>
        </w:trPr>
        <w:tc>
          <w:tcPr>
            <w:tcW w:w="672" w:type="dxa"/>
          </w:tcPr>
          <w:p w14:paraId="33FABCD3" w14:textId="77777777" w:rsidR="007C54C4" w:rsidRDefault="007C54C4" w:rsidP="00AB4B28">
            <w:r>
              <w:lastRenderedPageBreak/>
              <w:t>317.</w:t>
            </w:r>
          </w:p>
        </w:tc>
        <w:tc>
          <w:tcPr>
            <w:tcW w:w="1590" w:type="dxa"/>
          </w:tcPr>
          <w:p w14:paraId="352AAE3D" w14:textId="77777777" w:rsidR="007C54C4" w:rsidRDefault="007C54C4" w:rsidP="00AB4B28">
            <w:r>
              <w:t>2024-08-29</w:t>
            </w:r>
          </w:p>
        </w:tc>
        <w:tc>
          <w:tcPr>
            <w:tcW w:w="8722" w:type="dxa"/>
          </w:tcPr>
          <w:p w14:paraId="416B2DDB" w14:textId="77777777" w:rsidR="007C54C4" w:rsidRDefault="007C54C4" w:rsidP="00AB4B28">
            <w:r w:rsidRPr="00C4036C">
              <w:t>Verslag Adviescommissie inzake hoorzitting</w:t>
            </w:r>
          </w:p>
        </w:tc>
        <w:tc>
          <w:tcPr>
            <w:tcW w:w="3328" w:type="dxa"/>
          </w:tcPr>
          <w:p w14:paraId="47CB0047" w14:textId="77777777" w:rsidR="007C54C4" w:rsidRDefault="00AF5D27" w:rsidP="00AB4B28">
            <w:r>
              <w:t>Artikel 5.1, tweede lid, onder e, van de Wet open overheid</w:t>
            </w:r>
          </w:p>
        </w:tc>
      </w:tr>
      <w:tr w:rsidR="007C54C4" w14:paraId="41C20DB6" w14:textId="77777777" w:rsidTr="00AF6812">
        <w:trPr>
          <w:trHeight w:val="267"/>
        </w:trPr>
        <w:tc>
          <w:tcPr>
            <w:tcW w:w="672" w:type="dxa"/>
          </w:tcPr>
          <w:p w14:paraId="2B738EFA" w14:textId="77777777" w:rsidR="007C54C4" w:rsidRDefault="007C54C4" w:rsidP="00AB4B28">
            <w:r>
              <w:t>320.</w:t>
            </w:r>
          </w:p>
        </w:tc>
        <w:tc>
          <w:tcPr>
            <w:tcW w:w="1590" w:type="dxa"/>
          </w:tcPr>
          <w:p w14:paraId="0B40C672" w14:textId="77777777" w:rsidR="007C54C4" w:rsidRDefault="007C54C4" w:rsidP="00AB4B28">
            <w:r>
              <w:t>2023-08-21</w:t>
            </w:r>
          </w:p>
        </w:tc>
        <w:tc>
          <w:tcPr>
            <w:tcW w:w="8722" w:type="dxa"/>
          </w:tcPr>
          <w:p w14:paraId="4F09AAAD" w14:textId="77777777" w:rsidR="007C54C4" w:rsidRDefault="007C54C4" w:rsidP="00AB4B28">
            <w:r w:rsidRPr="00C4036C">
              <w:t xml:space="preserve">Bijlage 3. Getekend Controlerapport </w:t>
            </w:r>
            <w:proofErr w:type="spellStart"/>
            <w:r w:rsidRPr="00C4036C">
              <w:t>Loobeek</w:t>
            </w:r>
            <w:proofErr w:type="spellEnd"/>
          </w:p>
        </w:tc>
        <w:tc>
          <w:tcPr>
            <w:tcW w:w="3328" w:type="dxa"/>
          </w:tcPr>
          <w:p w14:paraId="40E58F95" w14:textId="77777777" w:rsidR="007C54C4" w:rsidRDefault="00AF5D27" w:rsidP="00AB4B28">
            <w:r>
              <w:t>Artikel 5.1, tweede lid, onder e, van de Wet open overheid</w:t>
            </w:r>
          </w:p>
        </w:tc>
      </w:tr>
      <w:tr w:rsidR="007C54C4" w14:paraId="00316FA6" w14:textId="77777777" w:rsidTr="00AF6812">
        <w:trPr>
          <w:trHeight w:val="267"/>
        </w:trPr>
        <w:tc>
          <w:tcPr>
            <w:tcW w:w="672" w:type="dxa"/>
          </w:tcPr>
          <w:p w14:paraId="4C94DD00" w14:textId="77777777" w:rsidR="007C54C4" w:rsidRDefault="007C54C4" w:rsidP="00AB4B28">
            <w:r>
              <w:t>322.</w:t>
            </w:r>
          </w:p>
        </w:tc>
        <w:tc>
          <w:tcPr>
            <w:tcW w:w="1590" w:type="dxa"/>
          </w:tcPr>
          <w:p w14:paraId="05EF39B2" w14:textId="77777777" w:rsidR="007C54C4" w:rsidRDefault="007C54C4" w:rsidP="00AB4B28">
            <w:r>
              <w:t>2024-09-06</w:t>
            </w:r>
          </w:p>
        </w:tc>
        <w:tc>
          <w:tcPr>
            <w:tcW w:w="8722" w:type="dxa"/>
          </w:tcPr>
          <w:p w14:paraId="45851C55" w14:textId="77777777" w:rsidR="007C54C4" w:rsidRDefault="007C54C4" w:rsidP="00AB4B28">
            <w:r w:rsidRPr="00C4036C">
              <w:t>Advies Adviescommissie</w:t>
            </w:r>
          </w:p>
        </w:tc>
        <w:tc>
          <w:tcPr>
            <w:tcW w:w="3328" w:type="dxa"/>
          </w:tcPr>
          <w:p w14:paraId="1E9CCB56" w14:textId="77777777" w:rsidR="007C54C4" w:rsidRDefault="00AF5D27" w:rsidP="00AB4B28">
            <w:r>
              <w:t>Artikel 5.1, tweede lid, onder e, van de Wet open overheid</w:t>
            </w:r>
          </w:p>
        </w:tc>
      </w:tr>
      <w:tr w:rsidR="007C54C4" w14:paraId="3B64237E" w14:textId="77777777" w:rsidTr="00AF6812">
        <w:trPr>
          <w:trHeight w:val="267"/>
        </w:trPr>
        <w:tc>
          <w:tcPr>
            <w:tcW w:w="672" w:type="dxa"/>
          </w:tcPr>
          <w:p w14:paraId="0394D8C6" w14:textId="77777777" w:rsidR="007C54C4" w:rsidRDefault="007C54C4" w:rsidP="00AB4B28">
            <w:r>
              <w:t>323.</w:t>
            </w:r>
          </w:p>
        </w:tc>
        <w:tc>
          <w:tcPr>
            <w:tcW w:w="1590" w:type="dxa"/>
          </w:tcPr>
          <w:p w14:paraId="004CD085" w14:textId="77777777" w:rsidR="007C54C4" w:rsidRDefault="007C54C4" w:rsidP="00AB4B28">
            <w:r>
              <w:t>2024-11-26</w:t>
            </w:r>
          </w:p>
        </w:tc>
        <w:tc>
          <w:tcPr>
            <w:tcW w:w="8722" w:type="dxa"/>
          </w:tcPr>
          <w:p w14:paraId="1DE81CBA" w14:textId="77777777" w:rsidR="007C54C4" w:rsidRDefault="007C54C4" w:rsidP="00AB4B28">
            <w:r w:rsidRPr="00C4036C">
              <w:t xml:space="preserve">GS besluit beslissing op </w:t>
            </w:r>
            <w:proofErr w:type="spellStart"/>
            <w:r w:rsidRPr="00C4036C">
              <w:t>bezwaa</w:t>
            </w:r>
            <w:proofErr w:type="spellEnd"/>
          </w:p>
        </w:tc>
        <w:tc>
          <w:tcPr>
            <w:tcW w:w="3328" w:type="dxa"/>
          </w:tcPr>
          <w:p w14:paraId="6CA2C4C8" w14:textId="77777777" w:rsidR="007C54C4" w:rsidRDefault="00AF5D27" w:rsidP="00AB4B28">
            <w:r>
              <w:t>Artikel 5.1, tweede lid, onder e, van de Wet open overheid</w:t>
            </w:r>
          </w:p>
        </w:tc>
      </w:tr>
      <w:tr w:rsidR="007C54C4" w14:paraId="76E6101B" w14:textId="77777777" w:rsidTr="00AF6812">
        <w:trPr>
          <w:trHeight w:val="267"/>
        </w:trPr>
        <w:tc>
          <w:tcPr>
            <w:tcW w:w="672" w:type="dxa"/>
          </w:tcPr>
          <w:p w14:paraId="0BB275EA" w14:textId="77777777" w:rsidR="007C54C4" w:rsidRDefault="007C54C4" w:rsidP="00AB4B28">
            <w:r>
              <w:t>324.</w:t>
            </w:r>
          </w:p>
        </w:tc>
        <w:tc>
          <w:tcPr>
            <w:tcW w:w="1590" w:type="dxa"/>
          </w:tcPr>
          <w:p w14:paraId="58623D04" w14:textId="77777777" w:rsidR="007C54C4" w:rsidRDefault="007C54C4" w:rsidP="00AB4B28">
            <w:r>
              <w:t>2024-11-26</w:t>
            </w:r>
          </w:p>
        </w:tc>
        <w:tc>
          <w:tcPr>
            <w:tcW w:w="8722" w:type="dxa"/>
          </w:tcPr>
          <w:p w14:paraId="4BCBA655" w14:textId="77777777" w:rsidR="007C54C4" w:rsidRDefault="007C54C4" w:rsidP="00AB4B28">
            <w:r w:rsidRPr="00C4036C">
              <w:t>GS brief beslissing op bezwaar</w:t>
            </w:r>
          </w:p>
        </w:tc>
        <w:tc>
          <w:tcPr>
            <w:tcW w:w="3328" w:type="dxa"/>
          </w:tcPr>
          <w:p w14:paraId="5EB8E996" w14:textId="77777777" w:rsidR="007C54C4" w:rsidRDefault="00AF5D27" w:rsidP="00AB4B28">
            <w:r>
              <w:t>Artikel 5.1, tweede lid, onder e, van de Wet open overheid</w:t>
            </w:r>
          </w:p>
        </w:tc>
      </w:tr>
      <w:tr w:rsidR="007C54C4" w14:paraId="4E72B28D" w14:textId="77777777" w:rsidTr="00AF6812">
        <w:trPr>
          <w:trHeight w:val="267"/>
        </w:trPr>
        <w:tc>
          <w:tcPr>
            <w:tcW w:w="672" w:type="dxa"/>
          </w:tcPr>
          <w:p w14:paraId="7304DC3C" w14:textId="77777777" w:rsidR="007C54C4" w:rsidRDefault="007C54C4" w:rsidP="00AB4B28">
            <w:r>
              <w:t>326.</w:t>
            </w:r>
          </w:p>
        </w:tc>
        <w:tc>
          <w:tcPr>
            <w:tcW w:w="1590" w:type="dxa"/>
          </w:tcPr>
          <w:p w14:paraId="1C81D087" w14:textId="77777777" w:rsidR="007C54C4" w:rsidRDefault="007C54C4" w:rsidP="00AB4B28">
            <w:r>
              <w:t>2024-02-27</w:t>
            </w:r>
          </w:p>
        </w:tc>
        <w:tc>
          <w:tcPr>
            <w:tcW w:w="8722" w:type="dxa"/>
          </w:tcPr>
          <w:p w14:paraId="3B297FB8" w14:textId="77777777" w:rsidR="007C54C4" w:rsidRDefault="007C54C4" w:rsidP="00AB4B28">
            <w:r w:rsidRPr="00C4036C">
              <w:t xml:space="preserve">GS besluit Ged. toewijzing </w:t>
            </w:r>
            <w:proofErr w:type="spellStart"/>
            <w:r w:rsidRPr="00C4036C">
              <w:t>hhverzoek</w:t>
            </w:r>
            <w:proofErr w:type="spellEnd"/>
            <w:r w:rsidRPr="00C4036C">
              <w:t xml:space="preserve"> </w:t>
            </w:r>
            <w:proofErr w:type="spellStart"/>
            <w:r>
              <w:t>xxxx</w:t>
            </w:r>
            <w:proofErr w:type="spellEnd"/>
            <w:r w:rsidRPr="00C4036C">
              <w:t xml:space="preserve"> (1)</w:t>
            </w:r>
          </w:p>
        </w:tc>
        <w:tc>
          <w:tcPr>
            <w:tcW w:w="3328" w:type="dxa"/>
          </w:tcPr>
          <w:p w14:paraId="421583EB" w14:textId="77777777" w:rsidR="007C54C4" w:rsidRDefault="00AF5D27" w:rsidP="00AB4B28">
            <w:r>
              <w:t>Artikel 5.1, tweede lid, onder e, van de Wet open overheid</w:t>
            </w:r>
          </w:p>
        </w:tc>
      </w:tr>
      <w:tr w:rsidR="007C54C4" w14:paraId="42DD6816" w14:textId="77777777" w:rsidTr="00AF6812">
        <w:trPr>
          <w:trHeight w:val="267"/>
        </w:trPr>
        <w:tc>
          <w:tcPr>
            <w:tcW w:w="672" w:type="dxa"/>
          </w:tcPr>
          <w:p w14:paraId="21389F72" w14:textId="77777777" w:rsidR="007C54C4" w:rsidRDefault="007C54C4" w:rsidP="00AB4B28">
            <w:r>
              <w:t>327.</w:t>
            </w:r>
          </w:p>
        </w:tc>
        <w:tc>
          <w:tcPr>
            <w:tcW w:w="1590" w:type="dxa"/>
          </w:tcPr>
          <w:p w14:paraId="14499230" w14:textId="77777777" w:rsidR="007C54C4" w:rsidRDefault="007C54C4" w:rsidP="00AB4B28">
            <w:r>
              <w:t>2024-02-27</w:t>
            </w:r>
          </w:p>
        </w:tc>
        <w:tc>
          <w:tcPr>
            <w:tcW w:w="8722" w:type="dxa"/>
          </w:tcPr>
          <w:p w14:paraId="6579F0A2" w14:textId="77777777" w:rsidR="007C54C4" w:rsidRDefault="007C54C4" w:rsidP="00AB4B28">
            <w:r w:rsidRPr="00C4036C">
              <w:t xml:space="preserve">GS brief Ged. toewijzing </w:t>
            </w:r>
            <w:proofErr w:type="spellStart"/>
            <w:r w:rsidRPr="00C4036C">
              <w:t>hhverzoek</w:t>
            </w:r>
            <w:proofErr w:type="spellEnd"/>
            <w:r w:rsidRPr="00C4036C">
              <w:t xml:space="preserve"> </w:t>
            </w:r>
            <w:proofErr w:type="spellStart"/>
            <w:r>
              <w:t>xxxx</w:t>
            </w:r>
            <w:proofErr w:type="spellEnd"/>
          </w:p>
        </w:tc>
        <w:tc>
          <w:tcPr>
            <w:tcW w:w="3328" w:type="dxa"/>
          </w:tcPr>
          <w:p w14:paraId="121175B5" w14:textId="77777777" w:rsidR="007C54C4" w:rsidRDefault="00AF5D27" w:rsidP="00AB4B28">
            <w:r>
              <w:t>Artikel 5.1, tweede lid, onder e, van de Wet open overheid</w:t>
            </w:r>
          </w:p>
        </w:tc>
      </w:tr>
      <w:tr w:rsidR="007C54C4" w14:paraId="7B1385D4" w14:textId="77777777" w:rsidTr="00AF6812">
        <w:trPr>
          <w:trHeight w:val="267"/>
        </w:trPr>
        <w:tc>
          <w:tcPr>
            <w:tcW w:w="672" w:type="dxa"/>
          </w:tcPr>
          <w:p w14:paraId="42EEEAD6" w14:textId="77777777" w:rsidR="007C54C4" w:rsidRDefault="007C54C4" w:rsidP="00AB4B28">
            <w:r>
              <w:t>332.</w:t>
            </w:r>
          </w:p>
        </w:tc>
        <w:tc>
          <w:tcPr>
            <w:tcW w:w="1590" w:type="dxa"/>
          </w:tcPr>
          <w:p w14:paraId="62B3DB39" w14:textId="77777777" w:rsidR="007C54C4" w:rsidRDefault="007C54C4" w:rsidP="00AB4B28">
            <w:r>
              <w:t>2024-09-06</w:t>
            </w:r>
          </w:p>
        </w:tc>
        <w:tc>
          <w:tcPr>
            <w:tcW w:w="8722" w:type="dxa"/>
          </w:tcPr>
          <w:p w14:paraId="28EDFE7D" w14:textId="77777777" w:rsidR="007C54C4" w:rsidRDefault="007C54C4" w:rsidP="00AB4B28">
            <w:r w:rsidRPr="00C4036C">
              <w:t>Advies Adviescommissie</w:t>
            </w:r>
          </w:p>
        </w:tc>
        <w:tc>
          <w:tcPr>
            <w:tcW w:w="3328" w:type="dxa"/>
          </w:tcPr>
          <w:p w14:paraId="4D48C0A6" w14:textId="77777777" w:rsidR="007C54C4" w:rsidRDefault="00AF5D27" w:rsidP="00AB4B28">
            <w:r>
              <w:t>Artikel 5.1, tweede lid, onder e, van de Wet open overheid</w:t>
            </w:r>
          </w:p>
        </w:tc>
      </w:tr>
      <w:tr w:rsidR="007C54C4" w14:paraId="2B269B12" w14:textId="77777777" w:rsidTr="00AF6812">
        <w:trPr>
          <w:trHeight w:val="267"/>
        </w:trPr>
        <w:tc>
          <w:tcPr>
            <w:tcW w:w="672" w:type="dxa"/>
          </w:tcPr>
          <w:p w14:paraId="37021AF0" w14:textId="77777777" w:rsidR="007C54C4" w:rsidRDefault="007C54C4" w:rsidP="00AB4B28">
            <w:r>
              <w:t>333.</w:t>
            </w:r>
          </w:p>
        </w:tc>
        <w:tc>
          <w:tcPr>
            <w:tcW w:w="1590" w:type="dxa"/>
          </w:tcPr>
          <w:p w14:paraId="66D04C04" w14:textId="77777777" w:rsidR="007C54C4" w:rsidRDefault="007C54C4" w:rsidP="00AB4B28">
            <w:r>
              <w:t>2024-11-26</w:t>
            </w:r>
          </w:p>
        </w:tc>
        <w:tc>
          <w:tcPr>
            <w:tcW w:w="8722" w:type="dxa"/>
          </w:tcPr>
          <w:p w14:paraId="600125B2" w14:textId="77777777" w:rsidR="007C54C4" w:rsidRDefault="007C54C4" w:rsidP="00AB4B28">
            <w:r w:rsidRPr="00C4036C">
              <w:t>GS besluit beslissing op bezwa</w:t>
            </w:r>
            <w:r>
              <w:t>ar</w:t>
            </w:r>
          </w:p>
        </w:tc>
        <w:tc>
          <w:tcPr>
            <w:tcW w:w="3328" w:type="dxa"/>
          </w:tcPr>
          <w:p w14:paraId="270FFB40" w14:textId="77777777" w:rsidR="007C54C4" w:rsidRDefault="00AF5D27" w:rsidP="00AB4B28">
            <w:r>
              <w:t>Artikel 5.1, tweede lid, onder e, van de Wet open overheid</w:t>
            </w:r>
          </w:p>
        </w:tc>
      </w:tr>
      <w:tr w:rsidR="007C54C4" w14:paraId="650003DC" w14:textId="77777777" w:rsidTr="00AF6812">
        <w:trPr>
          <w:trHeight w:val="267"/>
        </w:trPr>
        <w:tc>
          <w:tcPr>
            <w:tcW w:w="672" w:type="dxa"/>
          </w:tcPr>
          <w:p w14:paraId="0317CCB2" w14:textId="77777777" w:rsidR="007C54C4" w:rsidRDefault="007C54C4" w:rsidP="00AB4B28">
            <w:r>
              <w:t>334.</w:t>
            </w:r>
          </w:p>
        </w:tc>
        <w:tc>
          <w:tcPr>
            <w:tcW w:w="1590" w:type="dxa"/>
          </w:tcPr>
          <w:p w14:paraId="43148342" w14:textId="77777777" w:rsidR="007C54C4" w:rsidRDefault="007C54C4" w:rsidP="00AB4B28">
            <w:r>
              <w:t>2024-11-26</w:t>
            </w:r>
          </w:p>
        </w:tc>
        <w:tc>
          <w:tcPr>
            <w:tcW w:w="8722" w:type="dxa"/>
          </w:tcPr>
          <w:p w14:paraId="04FC5678" w14:textId="77777777" w:rsidR="007C54C4" w:rsidRDefault="007C54C4" w:rsidP="00AB4B28">
            <w:r w:rsidRPr="00C4036C">
              <w:t>GS brief beslissing op bezwaar Van Beers</w:t>
            </w:r>
          </w:p>
        </w:tc>
        <w:tc>
          <w:tcPr>
            <w:tcW w:w="3328" w:type="dxa"/>
          </w:tcPr>
          <w:p w14:paraId="5F8DFBC1" w14:textId="77777777" w:rsidR="007C54C4" w:rsidRDefault="00AF5D27" w:rsidP="00AB4B28">
            <w:r>
              <w:t>Artikel 5.1, tweede lid, onder e, van de Wet open overheid</w:t>
            </w:r>
          </w:p>
        </w:tc>
      </w:tr>
      <w:tr w:rsidR="007C54C4" w14:paraId="0F8AED48" w14:textId="77777777" w:rsidTr="00AF6812">
        <w:trPr>
          <w:trHeight w:val="267"/>
        </w:trPr>
        <w:tc>
          <w:tcPr>
            <w:tcW w:w="672" w:type="dxa"/>
          </w:tcPr>
          <w:p w14:paraId="4CA10C93" w14:textId="77777777" w:rsidR="007C54C4" w:rsidRDefault="007C54C4" w:rsidP="00AB4B28">
            <w:r>
              <w:t>336.</w:t>
            </w:r>
          </w:p>
        </w:tc>
        <w:tc>
          <w:tcPr>
            <w:tcW w:w="1590" w:type="dxa"/>
          </w:tcPr>
          <w:p w14:paraId="596C54B1" w14:textId="77777777" w:rsidR="007C54C4" w:rsidRDefault="007C54C4" w:rsidP="00AB4B28">
            <w:r>
              <w:t>2024-02-27</w:t>
            </w:r>
          </w:p>
        </w:tc>
        <w:tc>
          <w:tcPr>
            <w:tcW w:w="8722" w:type="dxa"/>
          </w:tcPr>
          <w:p w14:paraId="2BF9FCB8" w14:textId="77777777" w:rsidR="007C54C4" w:rsidRDefault="007C54C4" w:rsidP="00AB4B28">
            <w:r w:rsidRPr="00C4036C">
              <w:t xml:space="preserve">GS brief Ged. toewijzing </w:t>
            </w:r>
            <w:proofErr w:type="spellStart"/>
            <w:r w:rsidRPr="00C4036C">
              <w:t>hhverzoek</w:t>
            </w:r>
            <w:proofErr w:type="spellEnd"/>
            <w:r w:rsidRPr="00C4036C">
              <w:t xml:space="preserve"> </w:t>
            </w:r>
            <w:proofErr w:type="spellStart"/>
            <w:r>
              <w:t>xxxx</w:t>
            </w:r>
            <w:proofErr w:type="spellEnd"/>
          </w:p>
        </w:tc>
        <w:tc>
          <w:tcPr>
            <w:tcW w:w="3328" w:type="dxa"/>
          </w:tcPr>
          <w:p w14:paraId="3060E055" w14:textId="77777777" w:rsidR="007C54C4" w:rsidRDefault="00AF5D27" w:rsidP="00AB4B28">
            <w:r>
              <w:t>Artikel 5.1, tweede lid, onder e, van de Wet open overheid</w:t>
            </w:r>
          </w:p>
        </w:tc>
      </w:tr>
      <w:tr w:rsidR="007C54C4" w14:paraId="14EC8F24" w14:textId="77777777" w:rsidTr="00AF6812">
        <w:trPr>
          <w:trHeight w:val="267"/>
        </w:trPr>
        <w:tc>
          <w:tcPr>
            <w:tcW w:w="672" w:type="dxa"/>
          </w:tcPr>
          <w:p w14:paraId="5FBD92CF" w14:textId="77777777" w:rsidR="007C54C4" w:rsidRDefault="007C54C4" w:rsidP="00AB4B28">
            <w:r>
              <w:t>337.</w:t>
            </w:r>
          </w:p>
        </w:tc>
        <w:tc>
          <w:tcPr>
            <w:tcW w:w="1590" w:type="dxa"/>
          </w:tcPr>
          <w:p w14:paraId="06B5FD1F" w14:textId="77777777" w:rsidR="007C54C4" w:rsidRDefault="007C54C4" w:rsidP="00AB4B28">
            <w:r>
              <w:t>2024-02-27</w:t>
            </w:r>
          </w:p>
        </w:tc>
        <w:tc>
          <w:tcPr>
            <w:tcW w:w="8722" w:type="dxa"/>
          </w:tcPr>
          <w:p w14:paraId="0EBC53A6" w14:textId="77777777" w:rsidR="007C54C4" w:rsidRDefault="007C54C4" w:rsidP="00AB4B28">
            <w:r w:rsidRPr="00C4036C">
              <w:t xml:space="preserve">GS besluit Ged. toewijzing </w:t>
            </w:r>
            <w:proofErr w:type="spellStart"/>
            <w:r w:rsidRPr="00C4036C">
              <w:t>hhverzoek</w:t>
            </w:r>
            <w:proofErr w:type="spellEnd"/>
            <w:r w:rsidRPr="00C4036C">
              <w:t xml:space="preserve"> </w:t>
            </w:r>
            <w:proofErr w:type="spellStart"/>
            <w:r>
              <w:t>xxxx</w:t>
            </w:r>
            <w:proofErr w:type="spellEnd"/>
          </w:p>
        </w:tc>
        <w:tc>
          <w:tcPr>
            <w:tcW w:w="3328" w:type="dxa"/>
          </w:tcPr>
          <w:p w14:paraId="69E1C26C" w14:textId="77777777" w:rsidR="007C54C4" w:rsidRDefault="00AF5D27" w:rsidP="00AB4B28">
            <w:r>
              <w:t>Artikel 5.1, tweede lid, onder e, van de Wet open overheid</w:t>
            </w:r>
          </w:p>
        </w:tc>
      </w:tr>
      <w:tr w:rsidR="007C54C4" w14:paraId="5ECD5588" w14:textId="77777777" w:rsidTr="00AF6812">
        <w:trPr>
          <w:trHeight w:val="267"/>
        </w:trPr>
        <w:tc>
          <w:tcPr>
            <w:tcW w:w="672" w:type="dxa"/>
          </w:tcPr>
          <w:p w14:paraId="523C0CC0" w14:textId="77777777" w:rsidR="007C54C4" w:rsidRDefault="007C54C4" w:rsidP="00AB4B28">
            <w:r>
              <w:t>338.</w:t>
            </w:r>
          </w:p>
        </w:tc>
        <w:tc>
          <w:tcPr>
            <w:tcW w:w="1590" w:type="dxa"/>
          </w:tcPr>
          <w:p w14:paraId="64C21630" w14:textId="77777777" w:rsidR="007C54C4" w:rsidRDefault="007C54C4" w:rsidP="00AB4B28">
            <w:r>
              <w:t>-</w:t>
            </w:r>
          </w:p>
        </w:tc>
        <w:tc>
          <w:tcPr>
            <w:tcW w:w="8722" w:type="dxa"/>
          </w:tcPr>
          <w:p w14:paraId="04DA139F" w14:textId="77777777" w:rsidR="007C54C4" w:rsidRDefault="007C54C4" w:rsidP="00AB4B28">
            <w:r w:rsidRPr="00C4036C">
              <w:t xml:space="preserve">Zienswijzen </w:t>
            </w:r>
            <w:proofErr w:type="spellStart"/>
            <w:r>
              <w:t>xxxx</w:t>
            </w:r>
            <w:proofErr w:type="spellEnd"/>
          </w:p>
        </w:tc>
        <w:tc>
          <w:tcPr>
            <w:tcW w:w="3328" w:type="dxa"/>
          </w:tcPr>
          <w:p w14:paraId="3D2F689E" w14:textId="77777777" w:rsidR="007C54C4" w:rsidRDefault="00AF5D27" w:rsidP="00AB4B28">
            <w:r>
              <w:t>Artikel 5.1, tweede lid, onder e, van de Wet open overheid</w:t>
            </w:r>
          </w:p>
        </w:tc>
      </w:tr>
      <w:tr w:rsidR="007C54C4" w14:paraId="01A3109F" w14:textId="77777777" w:rsidTr="00AF6812">
        <w:trPr>
          <w:trHeight w:val="267"/>
        </w:trPr>
        <w:tc>
          <w:tcPr>
            <w:tcW w:w="672" w:type="dxa"/>
          </w:tcPr>
          <w:p w14:paraId="06571DF9" w14:textId="77777777" w:rsidR="007C54C4" w:rsidRDefault="007C54C4" w:rsidP="00AB4B28">
            <w:r>
              <w:t>343.</w:t>
            </w:r>
          </w:p>
        </w:tc>
        <w:tc>
          <w:tcPr>
            <w:tcW w:w="1590" w:type="dxa"/>
          </w:tcPr>
          <w:p w14:paraId="57258B95" w14:textId="77777777" w:rsidR="007C54C4" w:rsidRDefault="007C54C4" w:rsidP="00AB4B28">
            <w:r>
              <w:t>2023-12-05</w:t>
            </w:r>
          </w:p>
        </w:tc>
        <w:tc>
          <w:tcPr>
            <w:tcW w:w="8722" w:type="dxa"/>
          </w:tcPr>
          <w:p w14:paraId="5668C0D3" w14:textId="149B7823" w:rsidR="007C54C4" w:rsidRDefault="007C54C4" w:rsidP="00AB4B28">
            <w:r w:rsidRPr="00C4036C">
              <w:t xml:space="preserve">Bijlage 5. Zienswijze </w:t>
            </w:r>
            <w:r w:rsidR="00EE131E">
              <w:t>xxx</w:t>
            </w:r>
          </w:p>
        </w:tc>
        <w:tc>
          <w:tcPr>
            <w:tcW w:w="3328" w:type="dxa"/>
          </w:tcPr>
          <w:p w14:paraId="0BBA357F" w14:textId="77777777" w:rsidR="007C54C4" w:rsidRDefault="00AF5D27" w:rsidP="00AB4B28">
            <w:r>
              <w:t>Artikel 5.1, tweede lid, onder e, van de Wet open overheid</w:t>
            </w:r>
          </w:p>
        </w:tc>
      </w:tr>
      <w:tr w:rsidR="007C54C4" w14:paraId="0D363B1C" w14:textId="77777777" w:rsidTr="00AF6812">
        <w:trPr>
          <w:trHeight w:val="267"/>
        </w:trPr>
        <w:tc>
          <w:tcPr>
            <w:tcW w:w="672" w:type="dxa"/>
          </w:tcPr>
          <w:p w14:paraId="67C1622D" w14:textId="77777777" w:rsidR="007C54C4" w:rsidRDefault="007C54C4" w:rsidP="00E0487C">
            <w:r>
              <w:t>344.</w:t>
            </w:r>
          </w:p>
        </w:tc>
        <w:tc>
          <w:tcPr>
            <w:tcW w:w="1590" w:type="dxa"/>
          </w:tcPr>
          <w:p w14:paraId="00E03DF5" w14:textId="77777777" w:rsidR="007C54C4" w:rsidRDefault="007C54C4" w:rsidP="00E0487C">
            <w:r>
              <w:t>2024-02-27</w:t>
            </w:r>
          </w:p>
        </w:tc>
        <w:tc>
          <w:tcPr>
            <w:tcW w:w="8722" w:type="dxa"/>
          </w:tcPr>
          <w:p w14:paraId="35B58445" w14:textId="77777777" w:rsidR="007C54C4" w:rsidRDefault="007C54C4" w:rsidP="00E0487C">
            <w:r w:rsidRPr="00C4036C">
              <w:t xml:space="preserve">GS besluit Last onder dwangsom </w:t>
            </w:r>
            <w:proofErr w:type="spellStart"/>
            <w:r w:rsidRPr="00C4036C">
              <w:t>Loonen</w:t>
            </w:r>
            <w:proofErr w:type="spellEnd"/>
            <w:r w:rsidRPr="00C4036C">
              <w:t xml:space="preserve"> IHS BV</w:t>
            </w:r>
          </w:p>
        </w:tc>
        <w:tc>
          <w:tcPr>
            <w:tcW w:w="3328" w:type="dxa"/>
          </w:tcPr>
          <w:p w14:paraId="0FA0219D" w14:textId="77777777" w:rsidR="007C54C4" w:rsidRDefault="00AF5D27" w:rsidP="00E0487C">
            <w:r>
              <w:t>Artikel 5.1, tweede lid, onder e, van de Wet open overheid</w:t>
            </w:r>
          </w:p>
        </w:tc>
      </w:tr>
      <w:tr w:rsidR="007C54C4" w14:paraId="68CE82AE" w14:textId="77777777" w:rsidTr="00AF6812">
        <w:trPr>
          <w:trHeight w:val="267"/>
        </w:trPr>
        <w:tc>
          <w:tcPr>
            <w:tcW w:w="672" w:type="dxa"/>
          </w:tcPr>
          <w:p w14:paraId="7486680D" w14:textId="77777777" w:rsidR="007C54C4" w:rsidRDefault="007C54C4" w:rsidP="00E0487C">
            <w:r>
              <w:lastRenderedPageBreak/>
              <w:t>345.</w:t>
            </w:r>
          </w:p>
        </w:tc>
        <w:tc>
          <w:tcPr>
            <w:tcW w:w="1590" w:type="dxa"/>
          </w:tcPr>
          <w:p w14:paraId="6352B47B" w14:textId="77777777" w:rsidR="007C54C4" w:rsidRDefault="007C54C4" w:rsidP="00E0487C">
            <w:r>
              <w:t>2024-02-27</w:t>
            </w:r>
          </w:p>
        </w:tc>
        <w:tc>
          <w:tcPr>
            <w:tcW w:w="8722" w:type="dxa"/>
          </w:tcPr>
          <w:p w14:paraId="76E2B2F7" w14:textId="77777777" w:rsidR="007C54C4" w:rsidRDefault="007C54C4" w:rsidP="00E0487C">
            <w:r w:rsidRPr="00C4036C">
              <w:t xml:space="preserve">GS brief Last onder </w:t>
            </w:r>
            <w:proofErr w:type="spellStart"/>
            <w:r w:rsidRPr="00C4036C">
              <w:t>dwangson</w:t>
            </w:r>
            <w:proofErr w:type="spellEnd"/>
            <w:r w:rsidRPr="00C4036C">
              <w:t xml:space="preserve"> </w:t>
            </w:r>
            <w:proofErr w:type="spellStart"/>
            <w:r w:rsidRPr="00C4036C">
              <w:t>Loonen</w:t>
            </w:r>
            <w:proofErr w:type="spellEnd"/>
            <w:r w:rsidRPr="00C4036C">
              <w:t xml:space="preserve"> IHS BV</w:t>
            </w:r>
          </w:p>
        </w:tc>
        <w:tc>
          <w:tcPr>
            <w:tcW w:w="3328" w:type="dxa"/>
          </w:tcPr>
          <w:p w14:paraId="71F8973A" w14:textId="77777777" w:rsidR="007C54C4" w:rsidRDefault="00AF5D27" w:rsidP="00E0487C">
            <w:r>
              <w:t>Artikel 5.1, tweede lid, onder e, van de Wet open overheid</w:t>
            </w:r>
          </w:p>
        </w:tc>
      </w:tr>
      <w:tr w:rsidR="007C54C4" w14:paraId="04AAA8B2" w14:textId="77777777" w:rsidTr="00AF6812">
        <w:trPr>
          <w:trHeight w:val="267"/>
        </w:trPr>
        <w:tc>
          <w:tcPr>
            <w:tcW w:w="672" w:type="dxa"/>
          </w:tcPr>
          <w:p w14:paraId="55783BBB" w14:textId="77777777" w:rsidR="007C54C4" w:rsidRDefault="007C54C4" w:rsidP="00E0487C">
            <w:r>
              <w:t>346.</w:t>
            </w:r>
          </w:p>
        </w:tc>
        <w:tc>
          <w:tcPr>
            <w:tcW w:w="1590" w:type="dxa"/>
          </w:tcPr>
          <w:p w14:paraId="00984BB4" w14:textId="77777777" w:rsidR="007C54C4" w:rsidRDefault="007C54C4" w:rsidP="00E0487C">
            <w:r>
              <w:t>2024-02-27</w:t>
            </w:r>
          </w:p>
        </w:tc>
        <w:tc>
          <w:tcPr>
            <w:tcW w:w="8722" w:type="dxa"/>
          </w:tcPr>
          <w:p w14:paraId="6D9CF8E7" w14:textId="77777777" w:rsidR="007C54C4" w:rsidRDefault="007C54C4" w:rsidP="00E0487C">
            <w:r w:rsidRPr="00C4036C">
              <w:t xml:space="preserve">GS brief Last onder dwangsom </w:t>
            </w:r>
            <w:proofErr w:type="spellStart"/>
            <w:r w:rsidRPr="00C4036C">
              <w:t>Loonen</w:t>
            </w:r>
            <w:proofErr w:type="spellEnd"/>
            <w:r w:rsidRPr="00C4036C">
              <w:t xml:space="preserve"> IHS BV</w:t>
            </w:r>
          </w:p>
        </w:tc>
        <w:tc>
          <w:tcPr>
            <w:tcW w:w="3328" w:type="dxa"/>
          </w:tcPr>
          <w:p w14:paraId="3A059ED2" w14:textId="77777777" w:rsidR="007C54C4" w:rsidRDefault="00AF5D27" w:rsidP="00E0487C">
            <w:r>
              <w:t>Artikel 5.1, tweede lid, onder e, van de Wet open overheid</w:t>
            </w:r>
          </w:p>
        </w:tc>
      </w:tr>
      <w:tr w:rsidR="007C54C4" w14:paraId="53C4D0E7" w14:textId="77777777" w:rsidTr="00AF6812">
        <w:trPr>
          <w:trHeight w:val="267"/>
        </w:trPr>
        <w:tc>
          <w:tcPr>
            <w:tcW w:w="672" w:type="dxa"/>
          </w:tcPr>
          <w:p w14:paraId="2216764E" w14:textId="77777777" w:rsidR="007C54C4" w:rsidRDefault="007C54C4" w:rsidP="00E0487C">
            <w:r>
              <w:t>348.</w:t>
            </w:r>
          </w:p>
        </w:tc>
        <w:tc>
          <w:tcPr>
            <w:tcW w:w="1590" w:type="dxa"/>
          </w:tcPr>
          <w:p w14:paraId="52C5464E" w14:textId="77777777" w:rsidR="007C54C4" w:rsidRDefault="007C54C4" w:rsidP="00E0487C">
            <w:r>
              <w:t>2024-09-06</w:t>
            </w:r>
          </w:p>
        </w:tc>
        <w:tc>
          <w:tcPr>
            <w:tcW w:w="8722" w:type="dxa"/>
          </w:tcPr>
          <w:p w14:paraId="75271279" w14:textId="77777777" w:rsidR="007C54C4" w:rsidRDefault="007C54C4" w:rsidP="00E0487C">
            <w:r w:rsidRPr="00C4036C">
              <w:t>Advies Adviescommissie bezwaarschriften</w:t>
            </w:r>
          </w:p>
        </w:tc>
        <w:tc>
          <w:tcPr>
            <w:tcW w:w="3328" w:type="dxa"/>
          </w:tcPr>
          <w:p w14:paraId="76FC9AA0" w14:textId="77777777" w:rsidR="007C54C4" w:rsidRDefault="00AF5D27" w:rsidP="00E0487C">
            <w:r>
              <w:t>Artikel 5.1, tweede lid, onder e, van de Wet open overheid</w:t>
            </w:r>
          </w:p>
        </w:tc>
      </w:tr>
      <w:tr w:rsidR="007C54C4" w14:paraId="01BD9E63" w14:textId="77777777" w:rsidTr="00AF6812">
        <w:trPr>
          <w:trHeight w:val="267"/>
        </w:trPr>
        <w:tc>
          <w:tcPr>
            <w:tcW w:w="672" w:type="dxa"/>
          </w:tcPr>
          <w:p w14:paraId="408F1399" w14:textId="77777777" w:rsidR="007C54C4" w:rsidRDefault="007C54C4" w:rsidP="00E0487C">
            <w:r>
              <w:t>349.</w:t>
            </w:r>
          </w:p>
        </w:tc>
        <w:tc>
          <w:tcPr>
            <w:tcW w:w="1590" w:type="dxa"/>
          </w:tcPr>
          <w:p w14:paraId="4BEF9AB7" w14:textId="77777777" w:rsidR="007C54C4" w:rsidRDefault="007C54C4" w:rsidP="00E0487C">
            <w:r>
              <w:t>2024-11-26</w:t>
            </w:r>
          </w:p>
        </w:tc>
        <w:tc>
          <w:tcPr>
            <w:tcW w:w="8722" w:type="dxa"/>
          </w:tcPr>
          <w:p w14:paraId="420F38EB" w14:textId="77777777" w:rsidR="007C54C4" w:rsidRDefault="007C54C4" w:rsidP="00E0487C">
            <w:r w:rsidRPr="00C4036C">
              <w:t>GS besluit beslissing op bezwaar</w:t>
            </w:r>
          </w:p>
        </w:tc>
        <w:tc>
          <w:tcPr>
            <w:tcW w:w="3328" w:type="dxa"/>
          </w:tcPr>
          <w:p w14:paraId="5D07726D" w14:textId="77777777" w:rsidR="007C54C4" w:rsidRDefault="00AF5D27" w:rsidP="00E0487C">
            <w:r>
              <w:t>Artikel 5.1, tweede lid, onder e, van de Wet open overheid</w:t>
            </w:r>
          </w:p>
        </w:tc>
      </w:tr>
      <w:tr w:rsidR="007C54C4" w14:paraId="597F7DF3" w14:textId="77777777" w:rsidTr="00AF6812">
        <w:trPr>
          <w:trHeight w:val="267"/>
        </w:trPr>
        <w:tc>
          <w:tcPr>
            <w:tcW w:w="672" w:type="dxa"/>
          </w:tcPr>
          <w:p w14:paraId="6271E6D2" w14:textId="77777777" w:rsidR="007C54C4" w:rsidRDefault="007C54C4" w:rsidP="00E0487C">
            <w:r>
              <w:t>350.</w:t>
            </w:r>
          </w:p>
        </w:tc>
        <w:tc>
          <w:tcPr>
            <w:tcW w:w="1590" w:type="dxa"/>
          </w:tcPr>
          <w:p w14:paraId="46B10299" w14:textId="77777777" w:rsidR="007C54C4" w:rsidRDefault="007C54C4" w:rsidP="00E0487C">
            <w:r>
              <w:t>2024-11-26</w:t>
            </w:r>
          </w:p>
        </w:tc>
        <w:tc>
          <w:tcPr>
            <w:tcW w:w="8722" w:type="dxa"/>
          </w:tcPr>
          <w:p w14:paraId="0FBD7F2D" w14:textId="77777777" w:rsidR="007C54C4" w:rsidRDefault="007C54C4" w:rsidP="00E0487C">
            <w:r w:rsidRPr="00C4036C">
              <w:t xml:space="preserve">GS brief beslissing op bezwaar </w:t>
            </w:r>
            <w:proofErr w:type="spellStart"/>
            <w:r w:rsidRPr="00C4036C">
              <w:t>Loonen</w:t>
            </w:r>
            <w:proofErr w:type="spellEnd"/>
            <w:r w:rsidRPr="00C4036C">
              <w:t xml:space="preserve"> IHS</w:t>
            </w:r>
          </w:p>
        </w:tc>
        <w:tc>
          <w:tcPr>
            <w:tcW w:w="3328" w:type="dxa"/>
          </w:tcPr>
          <w:p w14:paraId="73C4A1C8" w14:textId="77777777" w:rsidR="007C54C4" w:rsidRDefault="00AF5D27" w:rsidP="00E0487C">
            <w:r>
              <w:t>Artikel 5.1, tweede lid, onder e, van de Wet open overheid</w:t>
            </w:r>
          </w:p>
        </w:tc>
      </w:tr>
      <w:tr w:rsidR="007C54C4" w14:paraId="5C3992E3" w14:textId="77777777" w:rsidTr="00AF6812">
        <w:trPr>
          <w:trHeight w:val="267"/>
        </w:trPr>
        <w:tc>
          <w:tcPr>
            <w:tcW w:w="672" w:type="dxa"/>
          </w:tcPr>
          <w:p w14:paraId="0B0FBCB4" w14:textId="77777777" w:rsidR="007C54C4" w:rsidRDefault="007C54C4" w:rsidP="00E0487C">
            <w:r>
              <w:t>351.</w:t>
            </w:r>
          </w:p>
        </w:tc>
        <w:tc>
          <w:tcPr>
            <w:tcW w:w="1590" w:type="dxa"/>
          </w:tcPr>
          <w:p w14:paraId="75C70EAB" w14:textId="77777777" w:rsidR="007C54C4" w:rsidRDefault="007C54C4" w:rsidP="00E0487C">
            <w:r>
              <w:t>2024-07-01</w:t>
            </w:r>
          </w:p>
        </w:tc>
        <w:tc>
          <w:tcPr>
            <w:tcW w:w="8722" w:type="dxa"/>
          </w:tcPr>
          <w:p w14:paraId="708AA8AF" w14:textId="77777777" w:rsidR="007C54C4" w:rsidRDefault="007C54C4" w:rsidP="00E0487C">
            <w:r w:rsidRPr="00C4036C">
              <w:t>Verslag Adviescommissie inzake hoorzitting</w:t>
            </w:r>
          </w:p>
        </w:tc>
        <w:tc>
          <w:tcPr>
            <w:tcW w:w="3328" w:type="dxa"/>
          </w:tcPr>
          <w:p w14:paraId="12763771" w14:textId="77777777" w:rsidR="007C54C4" w:rsidRDefault="00AF5D27" w:rsidP="00E0487C">
            <w:r>
              <w:t>Artikel 5.1, tweede lid, onder e, van de Wet open overheid</w:t>
            </w:r>
          </w:p>
        </w:tc>
      </w:tr>
      <w:tr w:rsidR="007C54C4" w14:paraId="3E6AD259" w14:textId="77777777" w:rsidTr="00AF6812">
        <w:trPr>
          <w:trHeight w:val="267"/>
        </w:trPr>
        <w:tc>
          <w:tcPr>
            <w:tcW w:w="672" w:type="dxa"/>
          </w:tcPr>
          <w:p w14:paraId="27C4E815" w14:textId="77777777" w:rsidR="007C54C4" w:rsidRDefault="007C54C4" w:rsidP="00E0487C">
            <w:r>
              <w:t>357.</w:t>
            </w:r>
          </w:p>
        </w:tc>
        <w:tc>
          <w:tcPr>
            <w:tcW w:w="1590" w:type="dxa"/>
          </w:tcPr>
          <w:p w14:paraId="48082A65" w14:textId="77777777" w:rsidR="007C54C4" w:rsidRDefault="007C54C4" w:rsidP="00E0487C">
            <w:r>
              <w:t>2023-12-07</w:t>
            </w:r>
          </w:p>
        </w:tc>
        <w:tc>
          <w:tcPr>
            <w:tcW w:w="8722" w:type="dxa"/>
          </w:tcPr>
          <w:p w14:paraId="7C4F4A71" w14:textId="77777777" w:rsidR="007C54C4" w:rsidRDefault="007C54C4" w:rsidP="00E0487C">
            <w:r w:rsidRPr="00865147">
              <w:t>Bijlage 5. Zienswijze Waterschap</w:t>
            </w:r>
          </w:p>
        </w:tc>
        <w:tc>
          <w:tcPr>
            <w:tcW w:w="3328" w:type="dxa"/>
          </w:tcPr>
          <w:p w14:paraId="08E7C485" w14:textId="77777777" w:rsidR="007C54C4" w:rsidRDefault="00AF5D27" w:rsidP="00E0487C">
            <w:r>
              <w:t>Artikel 5.1, tweede lid, onder e, van de Wet open overheid</w:t>
            </w:r>
          </w:p>
        </w:tc>
      </w:tr>
      <w:tr w:rsidR="007C54C4" w14:paraId="73DEF03D" w14:textId="77777777" w:rsidTr="00AF6812">
        <w:trPr>
          <w:trHeight w:val="267"/>
        </w:trPr>
        <w:tc>
          <w:tcPr>
            <w:tcW w:w="672" w:type="dxa"/>
          </w:tcPr>
          <w:p w14:paraId="2314645E" w14:textId="77777777" w:rsidR="007C54C4" w:rsidRDefault="007C54C4" w:rsidP="00E0487C">
            <w:r>
              <w:t>358.</w:t>
            </w:r>
          </w:p>
        </w:tc>
        <w:tc>
          <w:tcPr>
            <w:tcW w:w="1590" w:type="dxa"/>
          </w:tcPr>
          <w:p w14:paraId="605B414A" w14:textId="77777777" w:rsidR="007C54C4" w:rsidRDefault="007C54C4" w:rsidP="00E0487C">
            <w:r>
              <w:t>2024-02-27</w:t>
            </w:r>
          </w:p>
        </w:tc>
        <w:tc>
          <w:tcPr>
            <w:tcW w:w="8722" w:type="dxa"/>
          </w:tcPr>
          <w:p w14:paraId="27E4973D" w14:textId="77777777" w:rsidR="007C54C4" w:rsidRDefault="007C54C4" w:rsidP="00E0487C">
            <w:r w:rsidRPr="00865147">
              <w:t>GS brief last onder dwangsom Waterschap</w:t>
            </w:r>
          </w:p>
        </w:tc>
        <w:tc>
          <w:tcPr>
            <w:tcW w:w="3328" w:type="dxa"/>
          </w:tcPr>
          <w:p w14:paraId="078AD375" w14:textId="77777777" w:rsidR="007C54C4" w:rsidRDefault="00AF5D27" w:rsidP="00E0487C">
            <w:r>
              <w:t>Artikel 5.1, tweede lid, onder e, van de Wet open overheid</w:t>
            </w:r>
          </w:p>
        </w:tc>
      </w:tr>
      <w:tr w:rsidR="007C54C4" w14:paraId="64FEFE04" w14:textId="77777777" w:rsidTr="00AF6812">
        <w:trPr>
          <w:trHeight w:val="267"/>
        </w:trPr>
        <w:tc>
          <w:tcPr>
            <w:tcW w:w="672" w:type="dxa"/>
          </w:tcPr>
          <w:p w14:paraId="4AB351F7" w14:textId="77777777" w:rsidR="007C54C4" w:rsidRDefault="007C54C4" w:rsidP="00E0487C">
            <w:r>
              <w:t>359.</w:t>
            </w:r>
          </w:p>
        </w:tc>
        <w:tc>
          <w:tcPr>
            <w:tcW w:w="1590" w:type="dxa"/>
          </w:tcPr>
          <w:p w14:paraId="5C5C49AB" w14:textId="77777777" w:rsidR="007C54C4" w:rsidRDefault="007C54C4" w:rsidP="00E0487C">
            <w:r>
              <w:t>2024-02-27</w:t>
            </w:r>
          </w:p>
        </w:tc>
        <w:tc>
          <w:tcPr>
            <w:tcW w:w="8722" w:type="dxa"/>
          </w:tcPr>
          <w:p w14:paraId="5B831643" w14:textId="77777777" w:rsidR="007C54C4" w:rsidRDefault="007C54C4" w:rsidP="00E0487C">
            <w:r w:rsidRPr="00865147">
              <w:t>GS besluit last onder dwangsom Waterschap</w:t>
            </w:r>
          </w:p>
        </w:tc>
        <w:tc>
          <w:tcPr>
            <w:tcW w:w="3328" w:type="dxa"/>
          </w:tcPr>
          <w:p w14:paraId="4EF9ECD1" w14:textId="77777777" w:rsidR="007C54C4" w:rsidRDefault="00AF5D27" w:rsidP="00E0487C">
            <w:r>
              <w:t>Artikel 5.1, tweede lid, onder e, van de Wet open overheid</w:t>
            </w:r>
          </w:p>
        </w:tc>
      </w:tr>
      <w:tr w:rsidR="007C54C4" w14:paraId="59682BBF" w14:textId="77777777" w:rsidTr="00AF6812">
        <w:trPr>
          <w:trHeight w:val="267"/>
        </w:trPr>
        <w:tc>
          <w:tcPr>
            <w:tcW w:w="672" w:type="dxa"/>
          </w:tcPr>
          <w:p w14:paraId="2563D578" w14:textId="77777777" w:rsidR="007C54C4" w:rsidRDefault="007C54C4" w:rsidP="00E0487C">
            <w:r>
              <w:t>360.</w:t>
            </w:r>
          </w:p>
        </w:tc>
        <w:tc>
          <w:tcPr>
            <w:tcW w:w="1590" w:type="dxa"/>
          </w:tcPr>
          <w:p w14:paraId="0201134C" w14:textId="77777777" w:rsidR="007C54C4" w:rsidRDefault="007C54C4" w:rsidP="00E0487C">
            <w:r>
              <w:t>2024-09-06</w:t>
            </w:r>
          </w:p>
        </w:tc>
        <w:tc>
          <w:tcPr>
            <w:tcW w:w="8722" w:type="dxa"/>
          </w:tcPr>
          <w:p w14:paraId="7E4DEEA5" w14:textId="77777777" w:rsidR="007C54C4" w:rsidRDefault="007C54C4" w:rsidP="00E0487C">
            <w:r w:rsidRPr="00865147">
              <w:t>Advies Adviescommissie inzake het bezwaar</w:t>
            </w:r>
          </w:p>
        </w:tc>
        <w:tc>
          <w:tcPr>
            <w:tcW w:w="3328" w:type="dxa"/>
          </w:tcPr>
          <w:p w14:paraId="0EC93E50" w14:textId="77777777" w:rsidR="007C54C4" w:rsidRDefault="00AF5D27" w:rsidP="00E0487C">
            <w:r>
              <w:t>Artikel 5.1, tweede lid, onder e, van de Wet open overheid</w:t>
            </w:r>
          </w:p>
        </w:tc>
      </w:tr>
      <w:tr w:rsidR="007C54C4" w14:paraId="0D2A283D" w14:textId="77777777" w:rsidTr="00AF6812">
        <w:trPr>
          <w:trHeight w:val="267"/>
        </w:trPr>
        <w:tc>
          <w:tcPr>
            <w:tcW w:w="672" w:type="dxa"/>
          </w:tcPr>
          <w:p w14:paraId="0C63306E" w14:textId="77777777" w:rsidR="007C54C4" w:rsidRDefault="007C54C4" w:rsidP="00E0487C">
            <w:r>
              <w:t>361.</w:t>
            </w:r>
          </w:p>
        </w:tc>
        <w:tc>
          <w:tcPr>
            <w:tcW w:w="1590" w:type="dxa"/>
          </w:tcPr>
          <w:p w14:paraId="5445B0F8" w14:textId="77777777" w:rsidR="007C54C4" w:rsidRDefault="007C54C4" w:rsidP="00E0487C">
            <w:r>
              <w:t>2024-11-26</w:t>
            </w:r>
          </w:p>
        </w:tc>
        <w:tc>
          <w:tcPr>
            <w:tcW w:w="8722" w:type="dxa"/>
          </w:tcPr>
          <w:p w14:paraId="10A2FF1A" w14:textId="77777777" w:rsidR="007C54C4" w:rsidRDefault="007C54C4" w:rsidP="00E0487C">
            <w:r w:rsidRPr="00865147">
              <w:t>GS besluit beslissing op bezwaar Watersc</w:t>
            </w:r>
            <w:r>
              <w:t>hap</w:t>
            </w:r>
          </w:p>
        </w:tc>
        <w:tc>
          <w:tcPr>
            <w:tcW w:w="3328" w:type="dxa"/>
          </w:tcPr>
          <w:p w14:paraId="5821363A" w14:textId="77777777" w:rsidR="007C54C4" w:rsidRDefault="00AF5D27" w:rsidP="00E0487C">
            <w:r>
              <w:t>Artikel 5.1, tweede lid, onder e, van de Wet open overheid</w:t>
            </w:r>
          </w:p>
        </w:tc>
      </w:tr>
      <w:tr w:rsidR="007C54C4" w14:paraId="6F37766C" w14:textId="77777777" w:rsidTr="00AF6812">
        <w:trPr>
          <w:trHeight w:val="267"/>
        </w:trPr>
        <w:tc>
          <w:tcPr>
            <w:tcW w:w="672" w:type="dxa"/>
          </w:tcPr>
          <w:p w14:paraId="2556657B" w14:textId="77777777" w:rsidR="007C54C4" w:rsidRDefault="007C54C4" w:rsidP="00513840">
            <w:r>
              <w:t>362.</w:t>
            </w:r>
          </w:p>
        </w:tc>
        <w:tc>
          <w:tcPr>
            <w:tcW w:w="1590" w:type="dxa"/>
          </w:tcPr>
          <w:p w14:paraId="7E7FF7CC" w14:textId="77777777" w:rsidR="007C54C4" w:rsidRDefault="007C54C4" w:rsidP="00513840">
            <w:r>
              <w:t>2024-11-26</w:t>
            </w:r>
          </w:p>
        </w:tc>
        <w:tc>
          <w:tcPr>
            <w:tcW w:w="8722" w:type="dxa"/>
          </w:tcPr>
          <w:p w14:paraId="0E523E54" w14:textId="77777777" w:rsidR="007C54C4" w:rsidRDefault="007C54C4" w:rsidP="00513840">
            <w:r w:rsidRPr="00865147">
              <w:t>GS brief beslissing op bezwaar</w:t>
            </w:r>
          </w:p>
        </w:tc>
        <w:tc>
          <w:tcPr>
            <w:tcW w:w="3328" w:type="dxa"/>
          </w:tcPr>
          <w:p w14:paraId="042DE1AE" w14:textId="77777777" w:rsidR="007C54C4" w:rsidRDefault="00AF5D27" w:rsidP="00513840">
            <w:r>
              <w:t>Artikel 5.1, tweede lid, onder e, van de Wet open overheid</w:t>
            </w:r>
          </w:p>
        </w:tc>
      </w:tr>
      <w:tr w:rsidR="007C54C4" w14:paraId="3EAE2CB5" w14:textId="77777777" w:rsidTr="00AF6812">
        <w:trPr>
          <w:trHeight w:val="267"/>
        </w:trPr>
        <w:tc>
          <w:tcPr>
            <w:tcW w:w="672" w:type="dxa"/>
          </w:tcPr>
          <w:p w14:paraId="3DC6FF80" w14:textId="77777777" w:rsidR="007C54C4" w:rsidRDefault="007C54C4" w:rsidP="00513840">
            <w:r>
              <w:t>363.</w:t>
            </w:r>
          </w:p>
        </w:tc>
        <w:tc>
          <w:tcPr>
            <w:tcW w:w="1590" w:type="dxa"/>
          </w:tcPr>
          <w:p w14:paraId="1644AB7E" w14:textId="77777777" w:rsidR="007C54C4" w:rsidRDefault="007C54C4" w:rsidP="00513840">
            <w:r>
              <w:t>2024-07-01</w:t>
            </w:r>
          </w:p>
        </w:tc>
        <w:tc>
          <w:tcPr>
            <w:tcW w:w="8722" w:type="dxa"/>
          </w:tcPr>
          <w:p w14:paraId="6373BA04" w14:textId="77777777" w:rsidR="007C54C4" w:rsidRDefault="007C54C4" w:rsidP="00513840">
            <w:r w:rsidRPr="00865147">
              <w:t>Verslag Adviescommissie van de hoorzitting</w:t>
            </w:r>
          </w:p>
        </w:tc>
        <w:tc>
          <w:tcPr>
            <w:tcW w:w="3328" w:type="dxa"/>
          </w:tcPr>
          <w:p w14:paraId="69B422F6" w14:textId="77777777" w:rsidR="007C54C4" w:rsidRDefault="00AF5D27" w:rsidP="00513840">
            <w:r>
              <w:t>Artikel 5.1, tweede lid, onder e, van de Wet open overheid</w:t>
            </w:r>
          </w:p>
        </w:tc>
      </w:tr>
      <w:tr w:rsidR="007C54C4" w14:paraId="2AC4B9E3" w14:textId="77777777" w:rsidTr="00AF6812">
        <w:trPr>
          <w:trHeight w:val="267"/>
        </w:trPr>
        <w:tc>
          <w:tcPr>
            <w:tcW w:w="672" w:type="dxa"/>
          </w:tcPr>
          <w:p w14:paraId="3AF5E077" w14:textId="77777777" w:rsidR="007C54C4" w:rsidRDefault="007C54C4" w:rsidP="00513840">
            <w:r>
              <w:t>366.</w:t>
            </w:r>
          </w:p>
        </w:tc>
        <w:tc>
          <w:tcPr>
            <w:tcW w:w="1590" w:type="dxa"/>
          </w:tcPr>
          <w:p w14:paraId="05B0FE5D" w14:textId="77777777" w:rsidR="007C54C4" w:rsidRDefault="007C54C4" w:rsidP="00513840">
            <w:r>
              <w:t>2024-09-06</w:t>
            </w:r>
          </w:p>
        </w:tc>
        <w:tc>
          <w:tcPr>
            <w:tcW w:w="8722" w:type="dxa"/>
          </w:tcPr>
          <w:p w14:paraId="721AF40C" w14:textId="77777777" w:rsidR="007C54C4" w:rsidRDefault="007C54C4" w:rsidP="00513840">
            <w:r w:rsidRPr="00620771">
              <w:t xml:space="preserve">Advies Adviescommissie inzake bezwaar </w:t>
            </w:r>
            <w:proofErr w:type="spellStart"/>
            <w:r>
              <w:t>xxxx</w:t>
            </w:r>
            <w:proofErr w:type="spellEnd"/>
          </w:p>
        </w:tc>
        <w:tc>
          <w:tcPr>
            <w:tcW w:w="3328" w:type="dxa"/>
          </w:tcPr>
          <w:p w14:paraId="0F116E64" w14:textId="77777777" w:rsidR="007C54C4" w:rsidRDefault="00AF5D27" w:rsidP="00513840">
            <w:r>
              <w:t>Artikel 5.1, tweede lid, onder e, van de Wet open overheid</w:t>
            </w:r>
          </w:p>
        </w:tc>
      </w:tr>
      <w:tr w:rsidR="007C54C4" w14:paraId="2A3EC7A5" w14:textId="77777777" w:rsidTr="00AF6812">
        <w:trPr>
          <w:trHeight w:val="267"/>
        </w:trPr>
        <w:tc>
          <w:tcPr>
            <w:tcW w:w="672" w:type="dxa"/>
          </w:tcPr>
          <w:p w14:paraId="581BFED9" w14:textId="77777777" w:rsidR="007C54C4" w:rsidRDefault="007C54C4" w:rsidP="00513840">
            <w:r>
              <w:t>367.</w:t>
            </w:r>
          </w:p>
        </w:tc>
        <w:tc>
          <w:tcPr>
            <w:tcW w:w="1590" w:type="dxa"/>
          </w:tcPr>
          <w:p w14:paraId="450CAC50" w14:textId="77777777" w:rsidR="007C54C4" w:rsidRDefault="007C54C4" w:rsidP="00513840">
            <w:r>
              <w:t>2024-11-26</w:t>
            </w:r>
          </w:p>
        </w:tc>
        <w:tc>
          <w:tcPr>
            <w:tcW w:w="8722" w:type="dxa"/>
          </w:tcPr>
          <w:p w14:paraId="123B5EF8" w14:textId="77777777" w:rsidR="007C54C4" w:rsidRDefault="007C54C4" w:rsidP="00513840">
            <w:r w:rsidRPr="00620771">
              <w:t>GS besluit beslissing op bezwaar</w:t>
            </w:r>
          </w:p>
        </w:tc>
        <w:tc>
          <w:tcPr>
            <w:tcW w:w="3328" w:type="dxa"/>
          </w:tcPr>
          <w:p w14:paraId="0AB704C6" w14:textId="77777777" w:rsidR="007C54C4" w:rsidRDefault="00AF5D27" w:rsidP="00513840">
            <w:r>
              <w:t>Artikel 5.1, tweede lid, onder e, van de Wet open overheid</w:t>
            </w:r>
          </w:p>
        </w:tc>
      </w:tr>
      <w:tr w:rsidR="007C54C4" w14:paraId="4EBF03F9" w14:textId="77777777" w:rsidTr="00AF6812">
        <w:trPr>
          <w:trHeight w:val="267"/>
        </w:trPr>
        <w:tc>
          <w:tcPr>
            <w:tcW w:w="672" w:type="dxa"/>
          </w:tcPr>
          <w:p w14:paraId="457DC2C2" w14:textId="77777777" w:rsidR="007C54C4" w:rsidRDefault="007C54C4" w:rsidP="00513840">
            <w:r>
              <w:lastRenderedPageBreak/>
              <w:t>368.</w:t>
            </w:r>
          </w:p>
        </w:tc>
        <w:tc>
          <w:tcPr>
            <w:tcW w:w="1590" w:type="dxa"/>
          </w:tcPr>
          <w:p w14:paraId="04A560B3" w14:textId="77777777" w:rsidR="007C54C4" w:rsidRDefault="007C54C4" w:rsidP="00513840">
            <w:r>
              <w:t>2024-11-26</w:t>
            </w:r>
          </w:p>
        </w:tc>
        <w:tc>
          <w:tcPr>
            <w:tcW w:w="8722" w:type="dxa"/>
          </w:tcPr>
          <w:p w14:paraId="577B6CCC" w14:textId="77777777" w:rsidR="007C54C4" w:rsidRDefault="007C54C4" w:rsidP="00513840">
            <w:r w:rsidRPr="00620771">
              <w:t xml:space="preserve">GS brief beslissing op bezwaar </w:t>
            </w:r>
            <w:proofErr w:type="spellStart"/>
            <w:r>
              <w:t>xxxx</w:t>
            </w:r>
            <w:proofErr w:type="spellEnd"/>
          </w:p>
        </w:tc>
        <w:tc>
          <w:tcPr>
            <w:tcW w:w="3328" w:type="dxa"/>
          </w:tcPr>
          <w:p w14:paraId="3509A9AC" w14:textId="77777777" w:rsidR="007C54C4" w:rsidRDefault="00AF5D27" w:rsidP="00513840">
            <w:r>
              <w:t>Artikel 5.1, tweede lid, onder e, van de Wet open overheid</w:t>
            </w:r>
          </w:p>
        </w:tc>
      </w:tr>
      <w:tr w:rsidR="007C54C4" w14:paraId="26562288" w14:textId="77777777" w:rsidTr="00AF6812">
        <w:trPr>
          <w:trHeight w:val="267"/>
        </w:trPr>
        <w:tc>
          <w:tcPr>
            <w:tcW w:w="672" w:type="dxa"/>
          </w:tcPr>
          <w:p w14:paraId="11085528" w14:textId="77777777" w:rsidR="007C54C4" w:rsidRDefault="007C54C4" w:rsidP="00513840">
            <w:r>
              <w:t>369.</w:t>
            </w:r>
          </w:p>
        </w:tc>
        <w:tc>
          <w:tcPr>
            <w:tcW w:w="1590" w:type="dxa"/>
          </w:tcPr>
          <w:p w14:paraId="07B79003" w14:textId="77777777" w:rsidR="007C54C4" w:rsidRDefault="007C54C4" w:rsidP="00513840">
            <w:r>
              <w:t>2024-06-27</w:t>
            </w:r>
          </w:p>
        </w:tc>
        <w:tc>
          <w:tcPr>
            <w:tcW w:w="8722" w:type="dxa"/>
          </w:tcPr>
          <w:p w14:paraId="281C8A93" w14:textId="77777777" w:rsidR="007C54C4" w:rsidRDefault="007C54C4" w:rsidP="00513840">
            <w:r w:rsidRPr="00620771">
              <w:t>Verslag Adviescommissie inzake hoorzitting</w:t>
            </w:r>
          </w:p>
        </w:tc>
        <w:tc>
          <w:tcPr>
            <w:tcW w:w="3328" w:type="dxa"/>
          </w:tcPr>
          <w:p w14:paraId="69FCE7D1" w14:textId="77777777" w:rsidR="007C54C4" w:rsidRDefault="00AF5D27" w:rsidP="00513840">
            <w:r>
              <w:t>Artikel 5.1, tweede lid, onder e, van de Wet open overheid</w:t>
            </w:r>
          </w:p>
        </w:tc>
      </w:tr>
      <w:tr w:rsidR="007C54C4" w14:paraId="37B8E0A4" w14:textId="77777777" w:rsidTr="00AF6812">
        <w:trPr>
          <w:trHeight w:val="267"/>
        </w:trPr>
        <w:tc>
          <w:tcPr>
            <w:tcW w:w="672" w:type="dxa"/>
          </w:tcPr>
          <w:p w14:paraId="51777A92" w14:textId="77777777" w:rsidR="007C54C4" w:rsidRDefault="007C54C4" w:rsidP="00513840">
            <w:r>
              <w:t>370.</w:t>
            </w:r>
          </w:p>
        </w:tc>
        <w:tc>
          <w:tcPr>
            <w:tcW w:w="1590" w:type="dxa"/>
          </w:tcPr>
          <w:p w14:paraId="6FA61199" w14:textId="77777777" w:rsidR="007C54C4" w:rsidRDefault="007C54C4" w:rsidP="00513840">
            <w:r>
              <w:t>2023-08-14</w:t>
            </w:r>
          </w:p>
        </w:tc>
        <w:tc>
          <w:tcPr>
            <w:tcW w:w="8722" w:type="dxa"/>
          </w:tcPr>
          <w:p w14:paraId="50FDFD43" w14:textId="77777777" w:rsidR="007C54C4" w:rsidRDefault="007C54C4" w:rsidP="00513840">
            <w:r w:rsidRPr="00620771">
              <w:t>Bijlage 1. Handhavingsverzoek per post</w:t>
            </w:r>
          </w:p>
        </w:tc>
        <w:tc>
          <w:tcPr>
            <w:tcW w:w="3328" w:type="dxa"/>
          </w:tcPr>
          <w:p w14:paraId="3AE9D5B9" w14:textId="77777777" w:rsidR="007C54C4" w:rsidRDefault="00AF5D27" w:rsidP="00513840">
            <w:r>
              <w:t>Artikel 5.1, tweede lid, onder e, van de Wet open overheid</w:t>
            </w:r>
          </w:p>
        </w:tc>
      </w:tr>
      <w:tr w:rsidR="007C54C4" w14:paraId="73810358" w14:textId="77777777" w:rsidTr="00AF6812">
        <w:trPr>
          <w:trHeight w:val="267"/>
        </w:trPr>
        <w:tc>
          <w:tcPr>
            <w:tcW w:w="672" w:type="dxa"/>
          </w:tcPr>
          <w:p w14:paraId="4A8EC387" w14:textId="77777777" w:rsidR="007C54C4" w:rsidRDefault="007C54C4" w:rsidP="00513840">
            <w:r>
              <w:t>371.</w:t>
            </w:r>
          </w:p>
        </w:tc>
        <w:tc>
          <w:tcPr>
            <w:tcW w:w="1590" w:type="dxa"/>
          </w:tcPr>
          <w:p w14:paraId="61EFE49D" w14:textId="77777777" w:rsidR="007C54C4" w:rsidRDefault="007C54C4" w:rsidP="00513840">
            <w:r>
              <w:t>2023-11-13</w:t>
            </w:r>
          </w:p>
        </w:tc>
        <w:tc>
          <w:tcPr>
            <w:tcW w:w="8722" w:type="dxa"/>
          </w:tcPr>
          <w:p w14:paraId="4B223B51" w14:textId="77777777" w:rsidR="007C54C4" w:rsidRDefault="007C54C4" w:rsidP="00513840">
            <w:r w:rsidRPr="00620771">
              <w:t>Bijlage 2. Ecologische beoordeling</w:t>
            </w:r>
          </w:p>
        </w:tc>
        <w:tc>
          <w:tcPr>
            <w:tcW w:w="3328" w:type="dxa"/>
          </w:tcPr>
          <w:p w14:paraId="7B4A7BEC" w14:textId="77777777" w:rsidR="007C54C4" w:rsidRDefault="00AF5D27" w:rsidP="00513840">
            <w:r>
              <w:t>Artikel 5.1, tweede lid, onder e, van de Wet open overheid</w:t>
            </w:r>
          </w:p>
        </w:tc>
      </w:tr>
      <w:tr w:rsidR="007C54C4" w14:paraId="2340EE3E" w14:textId="77777777" w:rsidTr="00AF6812">
        <w:trPr>
          <w:trHeight w:val="267"/>
        </w:trPr>
        <w:tc>
          <w:tcPr>
            <w:tcW w:w="672" w:type="dxa"/>
          </w:tcPr>
          <w:p w14:paraId="376A357D" w14:textId="77777777" w:rsidR="007C54C4" w:rsidRDefault="007C54C4" w:rsidP="00513840">
            <w:r>
              <w:t>372.</w:t>
            </w:r>
          </w:p>
        </w:tc>
        <w:tc>
          <w:tcPr>
            <w:tcW w:w="1590" w:type="dxa"/>
          </w:tcPr>
          <w:p w14:paraId="0092D342" w14:textId="77777777" w:rsidR="007C54C4" w:rsidRDefault="007C54C4" w:rsidP="00513840">
            <w:r>
              <w:t>2023-11-10</w:t>
            </w:r>
          </w:p>
        </w:tc>
        <w:tc>
          <w:tcPr>
            <w:tcW w:w="8722" w:type="dxa"/>
          </w:tcPr>
          <w:p w14:paraId="1BBF2C19" w14:textId="77777777" w:rsidR="007C54C4" w:rsidRDefault="007C54C4" w:rsidP="00513840">
            <w:r w:rsidRPr="00620771">
              <w:t>Bijlage 3. AERIUS projectberekening</w:t>
            </w:r>
          </w:p>
        </w:tc>
        <w:tc>
          <w:tcPr>
            <w:tcW w:w="3328" w:type="dxa"/>
          </w:tcPr>
          <w:p w14:paraId="100B7980" w14:textId="77777777" w:rsidR="007C54C4" w:rsidRDefault="00E96BB8" w:rsidP="00513840">
            <w:r>
              <w:t>Integraal openbaar</w:t>
            </w:r>
          </w:p>
        </w:tc>
      </w:tr>
      <w:tr w:rsidR="007C54C4" w14:paraId="063828D7" w14:textId="77777777" w:rsidTr="00AF6812">
        <w:trPr>
          <w:trHeight w:val="267"/>
        </w:trPr>
        <w:tc>
          <w:tcPr>
            <w:tcW w:w="672" w:type="dxa"/>
          </w:tcPr>
          <w:p w14:paraId="0D008E57" w14:textId="77777777" w:rsidR="007C54C4" w:rsidRDefault="007C54C4" w:rsidP="00513840">
            <w:r>
              <w:t>373.</w:t>
            </w:r>
          </w:p>
        </w:tc>
        <w:tc>
          <w:tcPr>
            <w:tcW w:w="1590" w:type="dxa"/>
          </w:tcPr>
          <w:p w14:paraId="69615836" w14:textId="77777777" w:rsidR="007C54C4" w:rsidRDefault="007C54C4" w:rsidP="00513840">
            <w:r>
              <w:t>2023-11-22</w:t>
            </w:r>
          </w:p>
        </w:tc>
        <w:tc>
          <w:tcPr>
            <w:tcW w:w="8722" w:type="dxa"/>
          </w:tcPr>
          <w:p w14:paraId="56820571" w14:textId="77777777" w:rsidR="007C54C4" w:rsidRDefault="007C54C4" w:rsidP="00513840">
            <w:r w:rsidRPr="00620771">
              <w:t xml:space="preserve">Bijlage 4. Beschikking </w:t>
            </w:r>
            <w:proofErr w:type="spellStart"/>
            <w:r w:rsidRPr="00620771">
              <w:t>Wnb</w:t>
            </w:r>
            <w:proofErr w:type="spellEnd"/>
            <w:r w:rsidRPr="00620771">
              <w:t xml:space="preserve"> N2000 Pos. Weigering</w:t>
            </w:r>
          </w:p>
        </w:tc>
        <w:tc>
          <w:tcPr>
            <w:tcW w:w="3328" w:type="dxa"/>
          </w:tcPr>
          <w:p w14:paraId="55179EE9" w14:textId="77777777" w:rsidR="007C54C4" w:rsidRDefault="00AF5D27" w:rsidP="00513840">
            <w:r>
              <w:t>Artikel 5.1, tweede lid, onder e, van de Wet open overheid</w:t>
            </w:r>
          </w:p>
        </w:tc>
      </w:tr>
      <w:tr w:rsidR="007C54C4" w14:paraId="020C99DD" w14:textId="77777777" w:rsidTr="00AF6812">
        <w:trPr>
          <w:trHeight w:val="267"/>
        </w:trPr>
        <w:tc>
          <w:tcPr>
            <w:tcW w:w="672" w:type="dxa"/>
          </w:tcPr>
          <w:p w14:paraId="33836B91" w14:textId="77777777" w:rsidR="007C54C4" w:rsidRDefault="007C54C4" w:rsidP="00513840">
            <w:r>
              <w:t>374.</w:t>
            </w:r>
          </w:p>
        </w:tc>
        <w:tc>
          <w:tcPr>
            <w:tcW w:w="1590" w:type="dxa"/>
          </w:tcPr>
          <w:p w14:paraId="53C25AA3" w14:textId="77777777" w:rsidR="007C54C4" w:rsidRDefault="007C54C4" w:rsidP="00513840">
            <w:r>
              <w:t>2023-12-04</w:t>
            </w:r>
          </w:p>
        </w:tc>
        <w:tc>
          <w:tcPr>
            <w:tcW w:w="8722" w:type="dxa"/>
          </w:tcPr>
          <w:p w14:paraId="621C0B8F" w14:textId="77777777" w:rsidR="007C54C4" w:rsidRDefault="007C54C4" w:rsidP="00513840">
            <w:r w:rsidRPr="00620771">
              <w:t>GS besluit Afwijzen ha</w:t>
            </w:r>
          </w:p>
        </w:tc>
        <w:tc>
          <w:tcPr>
            <w:tcW w:w="3328" w:type="dxa"/>
          </w:tcPr>
          <w:p w14:paraId="68F45FD0" w14:textId="77777777" w:rsidR="007C54C4" w:rsidRDefault="00AF5D27" w:rsidP="00513840">
            <w:r>
              <w:t>Artikel 5.1, tweede lid, onder e, van de Wet open overheid</w:t>
            </w:r>
          </w:p>
        </w:tc>
      </w:tr>
      <w:tr w:rsidR="007C54C4" w14:paraId="77A7C211" w14:textId="77777777" w:rsidTr="00AF6812">
        <w:trPr>
          <w:trHeight w:val="267"/>
        </w:trPr>
        <w:tc>
          <w:tcPr>
            <w:tcW w:w="672" w:type="dxa"/>
          </w:tcPr>
          <w:p w14:paraId="38776AF5" w14:textId="77777777" w:rsidR="007C54C4" w:rsidRDefault="007C54C4" w:rsidP="00513840">
            <w:r>
              <w:t>375.</w:t>
            </w:r>
          </w:p>
        </w:tc>
        <w:tc>
          <w:tcPr>
            <w:tcW w:w="1590" w:type="dxa"/>
          </w:tcPr>
          <w:p w14:paraId="584F1145" w14:textId="77777777" w:rsidR="007C54C4" w:rsidRDefault="007C54C4" w:rsidP="00513840">
            <w:r>
              <w:t>2023-08-14</w:t>
            </w:r>
          </w:p>
        </w:tc>
        <w:tc>
          <w:tcPr>
            <w:tcW w:w="8722" w:type="dxa"/>
          </w:tcPr>
          <w:p w14:paraId="6C5673DB" w14:textId="77777777" w:rsidR="007C54C4" w:rsidRDefault="007C54C4" w:rsidP="00513840">
            <w:r w:rsidRPr="00620771">
              <w:t>Bijlage 1. Handhavingsverzoek per post</w:t>
            </w:r>
          </w:p>
        </w:tc>
        <w:tc>
          <w:tcPr>
            <w:tcW w:w="3328" w:type="dxa"/>
          </w:tcPr>
          <w:p w14:paraId="4BA7990F" w14:textId="77777777" w:rsidR="007C54C4" w:rsidRDefault="00AF5D27" w:rsidP="00513840">
            <w:r>
              <w:t>Artikel 5.1, tweede lid, onder e, van de Wet open overheid</w:t>
            </w:r>
          </w:p>
        </w:tc>
      </w:tr>
      <w:tr w:rsidR="007C54C4" w14:paraId="2636B11C" w14:textId="77777777" w:rsidTr="00AF6812">
        <w:trPr>
          <w:trHeight w:val="267"/>
        </w:trPr>
        <w:tc>
          <w:tcPr>
            <w:tcW w:w="672" w:type="dxa"/>
          </w:tcPr>
          <w:p w14:paraId="79CCFC69" w14:textId="77777777" w:rsidR="007C54C4" w:rsidRDefault="007C54C4" w:rsidP="00513840">
            <w:r>
              <w:t>380.</w:t>
            </w:r>
          </w:p>
        </w:tc>
        <w:tc>
          <w:tcPr>
            <w:tcW w:w="1590" w:type="dxa"/>
          </w:tcPr>
          <w:p w14:paraId="47FC3A43" w14:textId="77777777" w:rsidR="007C54C4" w:rsidRDefault="007C54C4" w:rsidP="00513840">
            <w:r>
              <w:t>2023-01-16</w:t>
            </w:r>
          </w:p>
        </w:tc>
        <w:tc>
          <w:tcPr>
            <w:tcW w:w="8722" w:type="dxa"/>
          </w:tcPr>
          <w:p w14:paraId="3253E865" w14:textId="77777777" w:rsidR="007C54C4" w:rsidRDefault="007C54C4" w:rsidP="00513840">
            <w:r w:rsidRPr="00620771">
              <w:t xml:space="preserve">Bijlage 1. </w:t>
            </w:r>
            <w:proofErr w:type="spellStart"/>
            <w:r w:rsidRPr="00620771">
              <w:t>Hhverzzoek</w:t>
            </w:r>
            <w:proofErr w:type="spellEnd"/>
            <w:r w:rsidRPr="00620771">
              <w:t xml:space="preserve"> sloop kerk de Blijde Boodschap</w:t>
            </w:r>
          </w:p>
        </w:tc>
        <w:tc>
          <w:tcPr>
            <w:tcW w:w="3328" w:type="dxa"/>
          </w:tcPr>
          <w:p w14:paraId="58072C2D" w14:textId="77777777" w:rsidR="007C54C4" w:rsidRDefault="00AF5D27" w:rsidP="00513840">
            <w:r>
              <w:t>Artikel 5.1, tweede lid, onder e, van de Wet open overheid</w:t>
            </w:r>
          </w:p>
        </w:tc>
      </w:tr>
      <w:tr w:rsidR="007C54C4" w14:paraId="65874754" w14:textId="77777777" w:rsidTr="00AF6812">
        <w:trPr>
          <w:trHeight w:val="267"/>
        </w:trPr>
        <w:tc>
          <w:tcPr>
            <w:tcW w:w="672" w:type="dxa"/>
          </w:tcPr>
          <w:p w14:paraId="1B355531" w14:textId="77777777" w:rsidR="007C54C4" w:rsidRDefault="007C54C4" w:rsidP="00513840">
            <w:r>
              <w:t>381.</w:t>
            </w:r>
          </w:p>
        </w:tc>
        <w:tc>
          <w:tcPr>
            <w:tcW w:w="1590" w:type="dxa"/>
          </w:tcPr>
          <w:p w14:paraId="6812005B" w14:textId="77777777" w:rsidR="007C54C4" w:rsidRDefault="007C54C4" w:rsidP="00513840">
            <w:r>
              <w:t>2021-03-01</w:t>
            </w:r>
          </w:p>
        </w:tc>
        <w:tc>
          <w:tcPr>
            <w:tcW w:w="8722" w:type="dxa"/>
          </w:tcPr>
          <w:p w14:paraId="15A48ECF" w14:textId="77777777" w:rsidR="007C54C4" w:rsidRDefault="007C54C4" w:rsidP="00513840">
            <w:r w:rsidRPr="00B77B31">
              <w:t xml:space="preserve">Bijlage 2. AERIUS Berekening Project </w:t>
            </w:r>
            <w:proofErr w:type="spellStart"/>
            <w:r w:rsidRPr="00B77B31">
              <w:t>Rolduckerveld</w:t>
            </w:r>
            <w:proofErr w:type="spellEnd"/>
          </w:p>
        </w:tc>
        <w:tc>
          <w:tcPr>
            <w:tcW w:w="3328" w:type="dxa"/>
          </w:tcPr>
          <w:p w14:paraId="65075651" w14:textId="77777777" w:rsidR="007C54C4" w:rsidRDefault="00E96BB8" w:rsidP="00513840">
            <w:r>
              <w:t>Integraal openbaar</w:t>
            </w:r>
          </w:p>
        </w:tc>
      </w:tr>
      <w:tr w:rsidR="007C54C4" w14:paraId="3F9BD6E5" w14:textId="77777777" w:rsidTr="00AF6812">
        <w:trPr>
          <w:trHeight w:val="267"/>
        </w:trPr>
        <w:tc>
          <w:tcPr>
            <w:tcW w:w="672" w:type="dxa"/>
          </w:tcPr>
          <w:p w14:paraId="11C83C8F" w14:textId="77777777" w:rsidR="007C54C4" w:rsidRDefault="007C54C4" w:rsidP="00513840">
            <w:r>
              <w:t>382.</w:t>
            </w:r>
          </w:p>
        </w:tc>
        <w:tc>
          <w:tcPr>
            <w:tcW w:w="1590" w:type="dxa"/>
          </w:tcPr>
          <w:p w14:paraId="49C7E1A9" w14:textId="77777777" w:rsidR="007C54C4" w:rsidRDefault="007C54C4" w:rsidP="00513840">
            <w:r>
              <w:t>2023-01-27</w:t>
            </w:r>
          </w:p>
        </w:tc>
        <w:tc>
          <w:tcPr>
            <w:tcW w:w="8722" w:type="dxa"/>
          </w:tcPr>
          <w:p w14:paraId="1428F494" w14:textId="77777777" w:rsidR="007C54C4" w:rsidRDefault="007C54C4" w:rsidP="00513840">
            <w:r w:rsidRPr="00B77B31">
              <w:t>Bijlage 3. AERIUS Berekening Sloopwerkzaamheden Kerk</w:t>
            </w:r>
          </w:p>
        </w:tc>
        <w:tc>
          <w:tcPr>
            <w:tcW w:w="3328" w:type="dxa"/>
          </w:tcPr>
          <w:p w14:paraId="023B7FA0" w14:textId="77777777" w:rsidR="007C54C4" w:rsidRDefault="00AF5D27" w:rsidP="00513840">
            <w:r>
              <w:t>Artikel 5.1, tweede lid, onder e, van de Wet open overheid</w:t>
            </w:r>
          </w:p>
        </w:tc>
      </w:tr>
      <w:tr w:rsidR="007C54C4" w14:paraId="468B4DF7" w14:textId="77777777" w:rsidTr="00AF6812">
        <w:trPr>
          <w:trHeight w:val="267"/>
        </w:trPr>
        <w:tc>
          <w:tcPr>
            <w:tcW w:w="672" w:type="dxa"/>
          </w:tcPr>
          <w:p w14:paraId="588FEAC1" w14:textId="77777777" w:rsidR="007C54C4" w:rsidRDefault="007C54C4" w:rsidP="00513840">
            <w:r>
              <w:t>383.</w:t>
            </w:r>
          </w:p>
        </w:tc>
        <w:tc>
          <w:tcPr>
            <w:tcW w:w="1590" w:type="dxa"/>
          </w:tcPr>
          <w:p w14:paraId="242DDD9C" w14:textId="77777777" w:rsidR="007C54C4" w:rsidRDefault="007C54C4" w:rsidP="00513840">
            <w:r>
              <w:t>2023-03-01</w:t>
            </w:r>
          </w:p>
        </w:tc>
        <w:tc>
          <w:tcPr>
            <w:tcW w:w="8722" w:type="dxa"/>
          </w:tcPr>
          <w:p w14:paraId="0E9B67F1" w14:textId="77777777" w:rsidR="007C54C4" w:rsidRDefault="007C54C4" w:rsidP="00513840">
            <w:r w:rsidRPr="00B77B31">
              <w:t xml:space="preserve">GS besluit afwijzen handhavingsverzoek </w:t>
            </w:r>
            <w:proofErr w:type="spellStart"/>
            <w:r>
              <w:t>xxxx</w:t>
            </w:r>
            <w:proofErr w:type="spellEnd"/>
          </w:p>
        </w:tc>
        <w:tc>
          <w:tcPr>
            <w:tcW w:w="3328" w:type="dxa"/>
          </w:tcPr>
          <w:p w14:paraId="7AEF39DA" w14:textId="77777777" w:rsidR="007C54C4" w:rsidRDefault="00AF5D27" w:rsidP="00513840">
            <w:r>
              <w:t>Artikel 5.1, tweede lid, onder e, van de Wet open overheid</w:t>
            </w:r>
          </w:p>
        </w:tc>
      </w:tr>
      <w:tr w:rsidR="007C54C4" w14:paraId="66DFA7D1" w14:textId="77777777" w:rsidTr="00AF6812">
        <w:trPr>
          <w:trHeight w:val="267"/>
        </w:trPr>
        <w:tc>
          <w:tcPr>
            <w:tcW w:w="672" w:type="dxa"/>
          </w:tcPr>
          <w:p w14:paraId="693ADA9D" w14:textId="77777777" w:rsidR="007C54C4" w:rsidRDefault="007C54C4" w:rsidP="0009148B">
            <w:r>
              <w:t>384.</w:t>
            </w:r>
          </w:p>
        </w:tc>
        <w:tc>
          <w:tcPr>
            <w:tcW w:w="1590" w:type="dxa"/>
          </w:tcPr>
          <w:p w14:paraId="11E1A9BB" w14:textId="77777777" w:rsidR="007C54C4" w:rsidRDefault="007C54C4" w:rsidP="0009148B">
            <w:r>
              <w:t>2023-03-01</w:t>
            </w:r>
          </w:p>
        </w:tc>
        <w:tc>
          <w:tcPr>
            <w:tcW w:w="8722" w:type="dxa"/>
          </w:tcPr>
          <w:p w14:paraId="1939259B" w14:textId="77777777" w:rsidR="007C54C4" w:rsidRDefault="007C54C4" w:rsidP="0009148B">
            <w:r w:rsidRPr="00B77B31">
              <w:t xml:space="preserve">GS besluit afwijzen handhavingsverzoek </w:t>
            </w:r>
            <w:proofErr w:type="spellStart"/>
            <w:r>
              <w:t>xxxx</w:t>
            </w:r>
            <w:proofErr w:type="spellEnd"/>
          </w:p>
        </w:tc>
        <w:tc>
          <w:tcPr>
            <w:tcW w:w="3328" w:type="dxa"/>
          </w:tcPr>
          <w:p w14:paraId="40646767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3762EBA3" w14:textId="77777777" w:rsidTr="00AF6812">
        <w:trPr>
          <w:trHeight w:val="267"/>
        </w:trPr>
        <w:tc>
          <w:tcPr>
            <w:tcW w:w="672" w:type="dxa"/>
          </w:tcPr>
          <w:p w14:paraId="2D35EF1E" w14:textId="77777777" w:rsidR="007C54C4" w:rsidRDefault="007C54C4" w:rsidP="0009148B">
            <w:r>
              <w:t>385.</w:t>
            </w:r>
          </w:p>
        </w:tc>
        <w:tc>
          <w:tcPr>
            <w:tcW w:w="1590" w:type="dxa"/>
          </w:tcPr>
          <w:p w14:paraId="092324D9" w14:textId="77777777" w:rsidR="007C54C4" w:rsidRDefault="007C54C4" w:rsidP="0009148B">
            <w:r>
              <w:t>2023-07-11</w:t>
            </w:r>
          </w:p>
        </w:tc>
        <w:tc>
          <w:tcPr>
            <w:tcW w:w="8722" w:type="dxa"/>
          </w:tcPr>
          <w:p w14:paraId="24494F3B" w14:textId="77777777" w:rsidR="007C54C4" w:rsidRDefault="007C54C4" w:rsidP="0009148B">
            <w:r w:rsidRPr="00B77B31">
              <w:t>GS brief beslissing op bezwaar inzake afwijzen handhavingsverzoek s</w:t>
            </w:r>
          </w:p>
        </w:tc>
        <w:tc>
          <w:tcPr>
            <w:tcW w:w="3328" w:type="dxa"/>
          </w:tcPr>
          <w:p w14:paraId="2B715F54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306328E3" w14:textId="77777777" w:rsidTr="00AF6812">
        <w:trPr>
          <w:trHeight w:val="267"/>
        </w:trPr>
        <w:tc>
          <w:tcPr>
            <w:tcW w:w="672" w:type="dxa"/>
          </w:tcPr>
          <w:p w14:paraId="68F6A90C" w14:textId="77777777" w:rsidR="007C54C4" w:rsidRDefault="007C54C4" w:rsidP="0009148B">
            <w:r>
              <w:t>386.</w:t>
            </w:r>
          </w:p>
        </w:tc>
        <w:tc>
          <w:tcPr>
            <w:tcW w:w="1590" w:type="dxa"/>
          </w:tcPr>
          <w:p w14:paraId="59C03395" w14:textId="77777777" w:rsidR="007C54C4" w:rsidRDefault="007C54C4" w:rsidP="0009148B">
            <w:r>
              <w:t>2023-06-12</w:t>
            </w:r>
          </w:p>
        </w:tc>
        <w:tc>
          <w:tcPr>
            <w:tcW w:w="8722" w:type="dxa"/>
          </w:tcPr>
          <w:p w14:paraId="3D87CF7E" w14:textId="77777777" w:rsidR="007C54C4" w:rsidRDefault="007C54C4" w:rsidP="0009148B">
            <w:r w:rsidRPr="00B77B31">
              <w:t>DEF Advies</w:t>
            </w:r>
          </w:p>
        </w:tc>
        <w:tc>
          <w:tcPr>
            <w:tcW w:w="3328" w:type="dxa"/>
          </w:tcPr>
          <w:p w14:paraId="1E2FF1FD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4697AC87" w14:textId="77777777" w:rsidTr="00AF6812">
        <w:trPr>
          <w:trHeight w:val="267"/>
        </w:trPr>
        <w:tc>
          <w:tcPr>
            <w:tcW w:w="672" w:type="dxa"/>
          </w:tcPr>
          <w:p w14:paraId="67246C39" w14:textId="77777777" w:rsidR="007C54C4" w:rsidRDefault="007C54C4" w:rsidP="0009148B">
            <w:r>
              <w:t>387.</w:t>
            </w:r>
          </w:p>
        </w:tc>
        <w:tc>
          <w:tcPr>
            <w:tcW w:w="1590" w:type="dxa"/>
          </w:tcPr>
          <w:p w14:paraId="7B58A5CA" w14:textId="77777777" w:rsidR="007C54C4" w:rsidRDefault="007C54C4" w:rsidP="0009148B">
            <w:r>
              <w:t>2023-07-11</w:t>
            </w:r>
          </w:p>
        </w:tc>
        <w:tc>
          <w:tcPr>
            <w:tcW w:w="8722" w:type="dxa"/>
          </w:tcPr>
          <w:p w14:paraId="12DD237B" w14:textId="77777777" w:rsidR="007C54C4" w:rsidRDefault="007C54C4" w:rsidP="0009148B">
            <w:r w:rsidRPr="00B77B31">
              <w:t xml:space="preserve">GS besluit Bob inzake afwijzen </w:t>
            </w:r>
            <w:proofErr w:type="spellStart"/>
            <w:r w:rsidRPr="00B77B31">
              <w:t>hhverzoek</w:t>
            </w:r>
            <w:proofErr w:type="spellEnd"/>
            <w:r w:rsidRPr="00B77B31">
              <w:t xml:space="preserve"> sloop kerk 'De Blijde </w:t>
            </w:r>
            <w:proofErr w:type="spellStart"/>
            <w:r w:rsidRPr="00B77B31">
              <w:t>Boods</w:t>
            </w:r>
            <w:proofErr w:type="spellEnd"/>
          </w:p>
        </w:tc>
        <w:tc>
          <w:tcPr>
            <w:tcW w:w="3328" w:type="dxa"/>
          </w:tcPr>
          <w:p w14:paraId="48A6EB24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3650B252" w14:textId="77777777" w:rsidTr="00AF6812">
        <w:trPr>
          <w:trHeight w:val="267"/>
        </w:trPr>
        <w:tc>
          <w:tcPr>
            <w:tcW w:w="672" w:type="dxa"/>
          </w:tcPr>
          <w:p w14:paraId="43C298D3" w14:textId="77777777" w:rsidR="007C54C4" w:rsidRDefault="007C54C4" w:rsidP="0009148B">
            <w:r>
              <w:lastRenderedPageBreak/>
              <w:t>389.</w:t>
            </w:r>
          </w:p>
        </w:tc>
        <w:tc>
          <w:tcPr>
            <w:tcW w:w="1590" w:type="dxa"/>
          </w:tcPr>
          <w:p w14:paraId="1B6DB211" w14:textId="77777777" w:rsidR="007C54C4" w:rsidRDefault="007C54C4" w:rsidP="0009148B">
            <w:r>
              <w:t>2023-03-22</w:t>
            </w:r>
          </w:p>
        </w:tc>
        <w:tc>
          <w:tcPr>
            <w:tcW w:w="8722" w:type="dxa"/>
          </w:tcPr>
          <w:p w14:paraId="5A5500BA" w14:textId="77777777" w:rsidR="007C54C4" w:rsidRDefault="007C54C4" w:rsidP="0009148B">
            <w:r w:rsidRPr="00B77B31">
              <w:t>Bijlage 1. Handhavingsverzoek Stichting Groen</w:t>
            </w:r>
          </w:p>
        </w:tc>
        <w:tc>
          <w:tcPr>
            <w:tcW w:w="3328" w:type="dxa"/>
          </w:tcPr>
          <w:p w14:paraId="0A09D583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585DED6B" w14:textId="77777777" w:rsidTr="00AF6812">
        <w:trPr>
          <w:trHeight w:val="267"/>
        </w:trPr>
        <w:tc>
          <w:tcPr>
            <w:tcW w:w="672" w:type="dxa"/>
          </w:tcPr>
          <w:p w14:paraId="50D5C250" w14:textId="77777777" w:rsidR="007C54C4" w:rsidRDefault="007C54C4" w:rsidP="0009148B">
            <w:r>
              <w:t>390.</w:t>
            </w:r>
          </w:p>
        </w:tc>
        <w:tc>
          <w:tcPr>
            <w:tcW w:w="1590" w:type="dxa"/>
          </w:tcPr>
          <w:p w14:paraId="338C5EB0" w14:textId="77777777" w:rsidR="007C54C4" w:rsidRDefault="007C54C4" w:rsidP="0009148B">
            <w:r>
              <w:t>2023-03-22</w:t>
            </w:r>
          </w:p>
        </w:tc>
        <w:tc>
          <w:tcPr>
            <w:tcW w:w="8722" w:type="dxa"/>
          </w:tcPr>
          <w:p w14:paraId="2B1967CC" w14:textId="77777777" w:rsidR="007C54C4" w:rsidRDefault="007C54C4" w:rsidP="0009148B">
            <w:r w:rsidRPr="00B77B31">
              <w:t>Bijlage 2. Controlerapport 23 maart 2023_02</w:t>
            </w:r>
          </w:p>
        </w:tc>
        <w:tc>
          <w:tcPr>
            <w:tcW w:w="3328" w:type="dxa"/>
          </w:tcPr>
          <w:p w14:paraId="08AFB921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59A0B880" w14:textId="77777777" w:rsidTr="00AF6812">
        <w:trPr>
          <w:trHeight w:val="267"/>
        </w:trPr>
        <w:tc>
          <w:tcPr>
            <w:tcW w:w="672" w:type="dxa"/>
          </w:tcPr>
          <w:p w14:paraId="266A182F" w14:textId="77777777" w:rsidR="007C54C4" w:rsidRDefault="007C54C4" w:rsidP="0009148B">
            <w:r>
              <w:t>391.</w:t>
            </w:r>
          </w:p>
        </w:tc>
        <w:tc>
          <w:tcPr>
            <w:tcW w:w="1590" w:type="dxa"/>
          </w:tcPr>
          <w:p w14:paraId="4F2E95A5" w14:textId="77777777" w:rsidR="007C54C4" w:rsidRDefault="007C54C4" w:rsidP="0009148B">
            <w:r>
              <w:t>2023-04-21</w:t>
            </w:r>
          </w:p>
        </w:tc>
        <w:tc>
          <w:tcPr>
            <w:tcW w:w="8722" w:type="dxa"/>
          </w:tcPr>
          <w:p w14:paraId="492FBB39" w14:textId="77777777" w:rsidR="007C54C4" w:rsidRDefault="007C54C4" w:rsidP="0009148B">
            <w:r w:rsidRPr="00B77B31">
              <w:t>Bijlage 3. Waarschuwingsbrief aan CZW 21 apri</w:t>
            </w:r>
            <w:r>
              <w:t>l</w:t>
            </w:r>
          </w:p>
        </w:tc>
        <w:tc>
          <w:tcPr>
            <w:tcW w:w="3328" w:type="dxa"/>
          </w:tcPr>
          <w:p w14:paraId="472E6335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36E7D133" w14:textId="77777777" w:rsidTr="00AF6812">
        <w:trPr>
          <w:trHeight w:val="267"/>
        </w:trPr>
        <w:tc>
          <w:tcPr>
            <w:tcW w:w="672" w:type="dxa"/>
          </w:tcPr>
          <w:p w14:paraId="05D2F4F3" w14:textId="77777777" w:rsidR="007C54C4" w:rsidRDefault="007C54C4" w:rsidP="0009148B">
            <w:r>
              <w:t>392.</w:t>
            </w:r>
          </w:p>
        </w:tc>
        <w:tc>
          <w:tcPr>
            <w:tcW w:w="1590" w:type="dxa"/>
          </w:tcPr>
          <w:p w14:paraId="090BB7B7" w14:textId="77777777" w:rsidR="007C54C4" w:rsidRDefault="007C54C4" w:rsidP="0009148B">
            <w:r>
              <w:t>2023-06-23</w:t>
            </w:r>
          </w:p>
        </w:tc>
        <w:tc>
          <w:tcPr>
            <w:tcW w:w="8722" w:type="dxa"/>
          </w:tcPr>
          <w:p w14:paraId="2193AC1E" w14:textId="77777777" w:rsidR="007C54C4" w:rsidRDefault="007C54C4" w:rsidP="0009148B">
            <w:r w:rsidRPr="00B77B31">
              <w:t>Bijlage 4. Controlerapport 23 juni 2023_01</w:t>
            </w:r>
          </w:p>
        </w:tc>
        <w:tc>
          <w:tcPr>
            <w:tcW w:w="3328" w:type="dxa"/>
          </w:tcPr>
          <w:p w14:paraId="393EBD10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04632DE6" w14:textId="77777777" w:rsidTr="00AF6812">
        <w:trPr>
          <w:trHeight w:val="267"/>
        </w:trPr>
        <w:tc>
          <w:tcPr>
            <w:tcW w:w="672" w:type="dxa"/>
          </w:tcPr>
          <w:p w14:paraId="765168D1" w14:textId="77777777" w:rsidR="007C54C4" w:rsidRDefault="007C54C4" w:rsidP="0009148B">
            <w:r>
              <w:t>394.</w:t>
            </w:r>
          </w:p>
        </w:tc>
        <w:tc>
          <w:tcPr>
            <w:tcW w:w="1590" w:type="dxa"/>
          </w:tcPr>
          <w:p w14:paraId="2C2F0B38" w14:textId="77777777" w:rsidR="007C54C4" w:rsidRDefault="007C54C4" w:rsidP="0009148B">
            <w:r>
              <w:t>2023-07-11</w:t>
            </w:r>
          </w:p>
        </w:tc>
        <w:tc>
          <w:tcPr>
            <w:tcW w:w="8722" w:type="dxa"/>
          </w:tcPr>
          <w:p w14:paraId="23CE2F66" w14:textId="77777777" w:rsidR="007C54C4" w:rsidRDefault="007C54C4" w:rsidP="0009148B">
            <w:r w:rsidRPr="00B77B31">
              <w:t xml:space="preserve">GS besluit </w:t>
            </w:r>
            <w:proofErr w:type="spellStart"/>
            <w:r w:rsidRPr="00B77B31">
              <w:t>afw</w:t>
            </w:r>
            <w:proofErr w:type="spellEnd"/>
          </w:p>
        </w:tc>
        <w:tc>
          <w:tcPr>
            <w:tcW w:w="3328" w:type="dxa"/>
          </w:tcPr>
          <w:p w14:paraId="37FD1D8B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083ED374" w14:textId="77777777" w:rsidTr="00AF6812">
        <w:trPr>
          <w:trHeight w:val="267"/>
        </w:trPr>
        <w:tc>
          <w:tcPr>
            <w:tcW w:w="672" w:type="dxa"/>
          </w:tcPr>
          <w:p w14:paraId="6BE48035" w14:textId="77777777" w:rsidR="007C54C4" w:rsidRDefault="007C54C4" w:rsidP="0009148B">
            <w:r>
              <w:t>396.</w:t>
            </w:r>
          </w:p>
        </w:tc>
        <w:tc>
          <w:tcPr>
            <w:tcW w:w="1590" w:type="dxa"/>
          </w:tcPr>
          <w:p w14:paraId="38175F2D" w14:textId="77777777" w:rsidR="007C54C4" w:rsidRDefault="007C54C4" w:rsidP="0009148B">
            <w:r>
              <w:t>2023-04-28</w:t>
            </w:r>
          </w:p>
        </w:tc>
        <w:tc>
          <w:tcPr>
            <w:tcW w:w="8722" w:type="dxa"/>
          </w:tcPr>
          <w:p w14:paraId="73AB06CE" w14:textId="77777777" w:rsidR="007C54C4" w:rsidRDefault="007C54C4" w:rsidP="0009148B">
            <w:r w:rsidRPr="00B77B31">
              <w:t>Bijlage 1. Handhavingsverzoek</w:t>
            </w:r>
          </w:p>
        </w:tc>
        <w:tc>
          <w:tcPr>
            <w:tcW w:w="3328" w:type="dxa"/>
          </w:tcPr>
          <w:p w14:paraId="0330F54A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13CF135F" w14:textId="77777777" w:rsidTr="00AF6812">
        <w:trPr>
          <w:trHeight w:val="267"/>
        </w:trPr>
        <w:tc>
          <w:tcPr>
            <w:tcW w:w="672" w:type="dxa"/>
          </w:tcPr>
          <w:p w14:paraId="6D42CC20" w14:textId="77777777" w:rsidR="007C54C4" w:rsidRDefault="007C54C4" w:rsidP="0009148B">
            <w:r>
              <w:t>397.</w:t>
            </w:r>
          </w:p>
        </w:tc>
        <w:tc>
          <w:tcPr>
            <w:tcW w:w="1590" w:type="dxa"/>
          </w:tcPr>
          <w:p w14:paraId="369DE74B" w14:textId="77777777" w:rsidR="007C54C4" w:rsidRDefault="007C54C4" w:rsidP="0009148B">
            <w:r>
              <w:t>2023-01-09</w:t>
            </w:r>
          </w:p>
        </w:tc>
        <w:tc>
          <w:tcPr>
            <w:tcW w:w="8722" w:type="dxa"/>
          </w:tcPr>
          <w:p w14:paraId="62BF06BB" w14:textId="77777777" w:rsidR="007C54C4" w:rsidRDefault="007C54C4" w:rsidP="0009148B">
            <w:r w:rsidRPr="00B77B31">
              <w:t>Bijlage 2. Overzicht vermeende overtreders provincie Limbur</w:t>
            </w:r>
            <w:r>
              <w:t>g</w:t>
            </w:r>
          </w:p>
        </w:tc>
        <w:tc>
          <w:tcPr>
            <w:tcW w:w="3328" w:type="dxa"/>
          </w:tcPr>
          <w:p w14:paraId="55720FA5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240C0472" w14:textId="77777777" w:rsidTr="00AF6812">
        <w:trPr>
          <w:trHeight w:val="267"/>
        </w:trPr>
        <w:tc>
          <w:tcPr>
            <w:tcW w:w="672" w:type="dxa"/>
          </w:tcPr>
          <w:p w14:paraId="0A26E29B" w14:textId="77777777" w:rsidR="007C54C4" w:rsidRDefault="007C54C4" w:rsidP="0009148B">
            <w:r>
              <w:t>398.</w:t>
            </w:r>
          </w:p>
        </w:tc>
        <w:tc>
          <w:tcPr>
            <w:tcW w:w="1590" w:type="dxa"/>
          </w:tcPr>
          <w:p w14:paraId="10D0058A" w14:textId="77777777" w:rsidR="007C54C4" w:rsidRDefault="007C54C4" w:rsidP="0009148B">
            <w:r>
              <w:t>-</w:t>
            </w:r>
          </w:p>
        </w:tc>
        <w:tc>
          <w:tcPr>
            <w:tcW w:w="8722" w:type="dxa"/>
          </w:tcPr>
          <w:p w14:paraId="17713F93" w14:textId="77777777" w:rsidR="007C54C4" w:rsidRDefault="007C54C4" w:rsidP="0009148B">
            <w:r w:rsidRPr="00B77B31">
              <w:t>Bijlage 3. Overzicht werkzaamheden Stichting Huiskat Thuisk</w:t>
            </w:r>
            <w:r>
              <w:t>at</w:t>
            </w:r>
          </w:p>
        </w:tc>
        <w:tc>
          <w:tcPr>
            <w:tcW w:w="3328" w:type="dxa"/>
          </w:tcPr>
          <w:p w14:paraId="6EA0A5F8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223DD692" w14:textId="77777777" w:rsidTr="00AF6812">
        <w:trPr>
          <w:trHeight w:val="267"/>
        </w:trPr>
        <w:tc>
          <w:tcPr>
            <w:tcW w:w="672" w:type="dxa"/>
          </w:tcPr>
          <w:p w14:paraId="7C134BDF" w14:textId="77777777" w:rsidR="007C54C4" w:rsidRDefault="007C54C4" w:rsidP="0009148B">
            <w:r>
              <w:t>399.</w:t>
            </w:r>
          </w:p>
        </w:tc>
        <w:tc>
          <w:tcPr>
            <w:tcW w:w="1590" w:type="dxa"/>
          </w:tcPr>
          <w:p w14:paraId="0B52AEA3" w14:textId="77777777" w:rsidR="007C54C4" w:rsidRDefault="007C54C4" w:rsidP="0009148B">
            <w:r>
              <w:t>2022-02-01</w:t>
            </w:r>
          </w:p>
        </w:tc>
        <w:tc>
          <w:tcPr>
            <w:tcW w:w="8722" w:type="dxa"/>
          </w:tcPr>
          <w:p w14:paraId="7E026A2B" w14:textId="77777777" w:rsidR="007C54C4" w:rsidRDefault="007C54C4" w:rsidP="0009148B">
            <w:r w:rsidRPr="00B77B31">
              <w:t xml:space="preserve">Bijlage 4. Afwijzen </w:t>
            </w:r>
            <w:proofErr w:type="spellStart"/>
            <w:r w:rsidRPr="00B77B31">
              <w:t>hhverzoek</w:t>
            </w:r>
            <w:proofErr w:type="spellEnd"/>
            <w:r w:rsidRPr="00B77B31">
              <w:t xml:space="preserve"> St. Huiskat Thuiskat 1 februari 2022</w:t>
            </w:r>
          </w:p>
        </w:tc>
        <w:tc>
          <w:tcPr>
            <w:tcW w:w="3328" w:type="dxa"/>
          </w:tcPr>
          <w:p w14:paraId="3DAFF459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671A0EBE" w14:textId="77777777" w:rsidTr="00AF6812">
        <w:trPr>
          <w:trHeight w:val="267"/>
        </w:trPr>
        <w:tc>
          <w:tcPr>
            <w:tcW w:w="672" w:type="dxa"/>
          </w:tcPr>
          <w:p w14:paraId="395D6985" w14:textId="77777777" w:rsidR="007C54C4" w:rsidRDefault="007C54C4" w:rsidP="0009148B">
            <w:r>
              <w:t>400.</w:t>
            </w:r>
          </w:p>
        </w:tc>
        <w:tc>
          <w:tcPr>
            <w:tcW w:w="1590" w:type="dxa"/>
          </w:tcPr>
          <w:p w14:paraId="4FA5DBEC" w14:textId="77777777" w:rsidR="007C54C4" w:rsidRDefault="007C54C4" w:rsidP="0009148B">
            <w:r>
              <w:t>2022-09-13</w:t>
            </w:r>
          </w:p>
        </w:tc>
        <w:tc>
          <w:tcPr>
            <w:tcW w:w="8722" w:type="dxa"/>
          </w:tcPr>
          <w:p w14:paraId="28F2C6F3" w14:textId="77777777" w:rsidR="007C54C4" w:rsidRDefault="007C54C4" w:rsidP="0009148B">
            <w:r w:rsidRPr="00B77B31">
              <w:t>Bijlage 5. Beslissing op bezwaarschrift St. Huiskat Thuisk</w:t>
            </w:r>
            <w:r>
              <w:t>at</w:t>
            </w:r>
          </w:p>
        </w:tc>
        <w:tc>
          <w:tcPr>
            <w:tcW w:w="3328" w:type="dxa"/>
          </w:tcPr>
          <w:p w14:paraId="04C7266E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6CF03514" w14:textId="77777777" w:rsidTr="00AF6812">
        <w:trPr>
          <w:trHeight w:val="267"/>
        </w:trPr>
        <w:tc>
          <w:tcPr>
            <w:tcW w:w="672" w:type="dxa"/>
          </w:tcPr>
          <w:p w14:paraId="6DB4857C" w14:textId="77777777" w:rsidR="007C54C4" w:rsidRDefault="007C54C4" w:rsidP="0009148B">
            <w:r>
              <w:t>401.</w:t>
            </w:r>
          </w:p>
        </w:tc>
        <w:tc>
          <w:tcPr>
            <w:tcW w:w="1590" w:type="dxa"/>
          </w:tcPr>
          <w:p w14:paraId="4171C68E" w14:textId="77777777" w:rsidR="007C54C4" w:rsidRDefault="007C54C4" w:rsidP="0009148B">
            <w:r>
              <w:t>2023-09-12</w:t>
            </w:r>
          </w:p>
        </w:tc>
        <w:tc>
          <w:tcPr>
            <w:tcW w:w="8722" w:type="dxa"/>
          </w:tcPr>
          <w:p w14:paraId="44DB0DA0" w14:textId="77777777" w:rsidR="007C54C4" w:rsidRDefault="007C54C4" w:rsidP="0009148B">
            <w:r w:rsidRPr="00B77B31">
              <w:t>GS Besluit Afwijzen handhavingsverzoek Stichting Huiskat Thuiskat_01</w:t>
            </w:r>
          </w:p>
        </w:tc>
        <w:tc>
          <w:tcPr>
            <w:tcW w:w="3328" w:type="dxa"/>
          </w:tcPr>
          <w:p w14:paraId="22A69D60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3BB2DE31" w14:textId="77777777" w:rsidTr="00AF6812">
        <w:trPr>
          <w:trHeight w:val="267"/>
        </w:trPr>
        <w:tc>
          <w:tcPr>
            <w:tcW w:w="672" w:type="dxa"/>
          </w:tcPr>
          <w:p w14:paraId="56312BDD" w14:textId="77777777" w:rsidR="007C54C4" w:rsidRDefault="007C54C4" w:rsidP="0009148B">
            <w:r>
              <w:t>402.</w:t>
            </w:r>
          </w:p>
        </w:tc>
        <w:tc>
          <w:tcPr>
            <w:tcW w:w="1590" w:type="dxa"/>
          </w:tcPr>
          <w:p w14:paraId="376C90D5" w14:textId="77777777" w:rsidR="007C54C4" w:rsidRDefault="007C54C4" w:rsidP="0009148B">
            <w:r>
              <w:t>2023-12-27</w:t>
            </w:r>
          </w:p>
        </w:tc>
        <w:tc>
          <w:tcPr>
            <w:tcW w:w="8722" w:type="dxa"/>
          </w:tcPr>
          <w:p w14:paraId="5AFD0329" w14:textId="77777777" w:rsidR="007C54C4" w:rsidRDefault="007C54C4" w:rsidP="0009148B">
            <w:r w:rsidRPr="00B77B31">
              <w:t>Bijlage 1. Handhavingsverzoek</w:t>
            </w:r>
          </w:p>
        </w:tc>
        <w:tc>
          <w:tcPr>
            <w:tcW w:w="3328" w:type="dxa"/>
          </w:tcPr>
          <w:p w14:paraId="376F162F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547D7F9C" w14:textId="77777777" w:rsidTr="00AF6812">
        <w:trPr>
          <w:trHeight w:val="267"/>
        </w:trPr>
        <w:tc>
          <w:tcPr>
            <w:tcW w:w="672" w:type="dxa"/>
          </w:tcPr>
          <w:p w14:paraId="5802E4D3" w14:textId="77777777" w:rsidR="007C54C4" w:rsidRDefault="007C54C4" w:rsidP="0009148B">
            <w:r>
              <w:t>403.</w:t>
            </w:r>
          </w:p>
        </w:tc>
        <w:tc>
          <w:tcPr>
            <w:tcW w:w="1590" w:type="dxa"/>
          </w:tcPr>
          <w:p w14:paraId="0211697E" w14:textId="77777777" w:rsidR="007C54C4" w:rsidRDefault="007C54C4" w:rsidP="0009148B">
            <w:r>
              <w:t>-</w:t>
            </w:r>
          </w:p>
        </w:tc>
        <w:tc>
          <w:tcPr>
            <w:tcW w:w="8722" w:type="dxa"/>
          </w:tcPr>
          <w:p w14:paraId="7108BD65" w14:textId="77777777" w:rsidR="007C54C4" w:rsidRDefault="007C54C4" w:rsidP="0009148B">
            <w:r w:rsidRPr="00B77B31">
              <w:t>Bijlage 2. Fotorapportage</w:t>
            </w:r>
          </w:p>
        </w:tc>
        <w:tc>
          <w:tcPr>
            <w:tcW w:w="3328" w:type="dxa"/>
          </w:tcPr>
          <w:p w14:paraId="7756B57D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7FE9BDC2" w14:textId="77777777" w:rsidTr="00AF6812">
        <w:trPr>
          <w:trHeight w:val="267"/>
        </w:trPr>
        <w:tc>
          <w:tcPr>
            <w:tcW w:w="672" w:type="dxa"/>
          </w:tcPr>
          <w:p w14:paraId="6D955F9B" w14:textId="77777777" w:rsidR="007C54C4" w:rsidRDefault="007C54C4" w:rsidP="0009148B">
            <w:r>
              <w:t>404.</w:t>
            </w:r>
          </w:p>
        </w:tc>
        <w:tc>
          <w:tcPr>
            <w:tcW w:w="1590" w:type="dxa"/>
          </w:tcPr>
          <w:p w14:paraId="1681B8A5" w14:textId="77777777" w:rsidR="007C54C4" w:rsidRDefault="007C54C4" w:rsidP="0009148B">
            <w:r>
              <w:t>2024-02-28</w:t>
            </w:r>
          </w:p>
        </w:tc>
        <w:tc>
          <w:tcPr>
            <w:tcW w:w="8722" w:type="dxa"/>
          </w:tcPr>
          <w:p w14:paraId="099544D2" w14:textId="77777777" w:rsidR="007C54C4" w:rsidRDefault="007C54C4" w:rsidP="0009148B">
            <w:r w:rsidRPr="00B77B31">
              <w:t>Bijlage 3. Controlerapport</w:t>
            </w:r>
          </w:p>
        </w:tc>
        <w:tc>
          <w:tcPr>
            <w:tcW w:w="3328" w:type="dxa"/>
          </w:tcPr>
          <w:p w14:paraId="3E7DEC94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339D7CE0" w14:textId="77777777" w:rsidTr="00AF6812">
        <w:trPr>
          <w:trHeight w:val="267"/>
        </w:trPr>
        <w:tc>
          <w:tcPr>
            <w:tcW w:w="672" w:type="dxa"/>
          </w:tcPr>
          <w:p w14:paraId="4521AD11" w14:textId="77777777" w:rsidR="007C54C4" w:rsidRDefault="007C54C4" w:rsidP="0009148B">
            <w:r>
              <w:t>405.</w:t>
            </w:r>
          </w:p>
        </w:tc>
        <w:tc>
          <w:tcPr>
            <w:tcW w:w="1590" w:type="dxa"/>
          </w:tcPr>
          <w:p w14:paraId="37F94D1A" w14:textId="77777777" w:rsidR="007C54C4" w:rsidRDefault="007C54C4" w:rsidP="0009148B">
            <w:r>
              <w:t>2024-03-06</w:t>
            </w:r>
          </w:p>
        </w:tc>
        <w:tc>
          <w:tcPr>
            <w:tcW w:w="8722" w:type="dxa"/>
          </w:tcPr>
          <w:p w14:paraId="720FB5CF" w14:textId="77777777" w:rsidR="007C54C4" w:rsidRDefault="007C54C4" w:rsidP="0009148B">
            <w:r w:rsidRPr="00B77B31">
              <w:t>Bijlage 4. Controlerapport</w:t>
            </w:r>
          </w:p>
        </w:tc>
        <w:tc>
          <w:tcPr>
            <w:tcW w:w="3328" w:type="dxa"/>
          </w:tcPr>
          <w:p w14:paraId="5FBEBE75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7FF9CAE9" w14:textId="77777777" w:rsidTr="00AF6812">
        <w:trPr>
          <w:trHeight w:val="267"/>
        </w:trPr>
        <w:tc>
          <w:tcPr>
            <w:tcW w:w="672" w:type="dxa"/>
          </w:tcPr>
          <w:p w14:paraId="3BCC6635" w14:textId="77777777" w:rsidR="007C54C4" w:rsidRDefault="007C54C4" w:rsidP="0009148B">
            <w:r>
              <w:lastRenderedPageBreak/>
              <w:t>406.</w:t>
            </w:r>
          </w:p>
        </w:tc>
        <w:tc>
          <w:tcPr>
            <w:tcW w:w="1590" w:type="dxa"/>
          </w:tcPr>
          <w:p w14:paraId="2B79C803" w14:textId="77777777" w:rsidR="007C54C4" w:rsidRDefault="007C54C4" w:rsidP="0009148B">
            <w:r>
              <w:t>2024-04-23</w:t>
            </w:r>
          </w:p>
        </w:tc>
        <w:tc>
          <w:tcPr>
            <w:tcW w:w="8722" w:type="dxa"/>
          </w:tcPr>
          <w:p w14:paraId="79FADCE0" w14:textId="77777777" w:rsidR="007C54C4" w:rsidRDefault="007C54C4" w:rsidP="0009148B">
            <w:r w:rsidRPr="00B77B31">
              <w:t>GS besluit Afwijzen handhavingsverzo</w:t>
            </w:r>
            <w:r>
              <w:t>ek</w:t>
            </w:r>
          </w:p>
        </w:tc>
        <w:tc>
          <w:tcPr>
            <w:tcW w:w="3328" w:type="dxa"/>
          </w:tcPr>
          <w:p w14:paraId="27F869A6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0BDA2586" w14:textId="77777777" w:rsidTr="00AF6812">
        <w:trPr>
          <w:trHeight w:val="267"/>
        </w:trPr>
        <w:tc>
          <w:tcPr>
            <w:tcW w:w="672" w:type="dxa"/>
          </w:tcPr>
          <w:p w14:paraId="2CEA4308" w14:textId="77777777" w:rsidR="007C54C4" w:rsidRDefault="007C54C4" w:rsidP="0009148B">
            <w:r>
              <w:t>407.</w:t>
            </w:r>
          </w:p>
        </w:tc>
        <w:tc>
          <w:tcPr>
            <w:tcW w:w="1590" w:type="dxa"/>
          </w:tcPr>
          <w:p w14:paraId="321A6372" w14:textId="77777777" w:rsidR="007C54C4" w:rsidRDefault="007C54C4" w:rsidP="0009148B">
            <w:r>
              <w:t>2023-05-23</w:t>
            </w:r>
          </w:p>
        </w:tc>
        <w:tc>
          <w:tcPr>
            <w:tcW w:w="8722" w:type="dxa"/>
          </w:tcPr>
          <w:p w14:paraId="3965E894" w14:textId="77777777" w:rsidR="007C54C4" w:rsidRDefault="007C54C4" w:rsidP="0009148B">
            <w:r w:rsidRPr="00B77B31">
              <w:t>Besluit tot afwijzing HH verzoek inzake Thorn mei 2023_01</w:t>
            </w:r>
          </w:p>
        </w:tc>
        <w:tc>
          <w:tcPr>
            <w:tcW w:w="3328" w:type="dxa"/>
          </w:tcPr>
          <w:p w14:paraId="15983947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21C0105B" w14:textId="77777777" w:rsidTr="00AF6812">
        <w:trPr>
          <w:trHeight w:val="267"/>
        </w:trPr>
        <w:tc>
          <w:tcPr>
            <w:tcW w:w="672" w:type="dxa"/>
          </w:tcPr>
          <w:p w14:paraId="4ADE3928" w14:textId="77777777" w:rsidR="007C54C4" w:rsidRDefault="007C54C4" w:rsidP="0009148B">
            <w:r>
              <w:t>408.</w:t>
            </w:r>
          </w:p>
        </w:tc>
        <w:tc>
          <w:tcPr>
            <w:tcW w:w="1590" w:type="dxa"/>
          </w:tcPr>
          <w:p w14:paraId="4A438534" w14:textId="77777777" w:rsidR="007C54C4" w:rsidRDefault="007C54C4" w:rsidP="0009148B">
            <w:r>
              <w:t>2023-04-12</w:t>
            </w:r>
          </w:p>
        </w:tc>
        <w:tc>
          <w:tcPr>
            <w:tcW w:w="8722" w:type="dxa"/>
          </w:tcPr>
          <w:p w14:paraId="1B59F548" w14:textId="77777777" w:rsidR="007C54C4" w:rsidRDefault="007C54C4" w:rsidP="0009148B">
            <w:proofErr w:type="spellStart"/>
            <w:r w:rsidRPr="00B77B31">
              <w:t>Attenderingsbrief</w:t>
            </w:r>
            <w:proofErr w:type="spellEnd"/>
            <w:r w:rsidRPr="00B77B31">
              <w:t xml:space="preserve"> </w:t>
            </w:r>
            <w:proofErr w:type="spellStart"/>
            <w:r w:rsidRPr="00B77B31">
              <w:t>Arcus</w:t>
            </w:r>
            <w:proofErr w:type="spellEnd"/>
            <w:r w:rsidRPr="00B77B31">
              <w:t xml:space="preserve"> Zuid Projectontwikkeling</w:t>
            </w:r>
          </w:p>
        </w:tc>
        <w:tc>
          <w:tcPr>
            <w:tcW w:w="3328" w:type="dxa"/>
          </w:tcPr>
          <w:p w14:paraId="65239961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6947FD34" w14:textId="77777777" w:rsidTr="00AF6812">
        <w:trPr>
          <w:trHeight w:val="267"/>
        </w:trPr>
        <w:tc>
          <w:tcPr>
            <w:tcW w:w="672" w:type="dxa"/>
          </w:tcPr>
          <w:p w14:paraId="60403F09" w14:textId="77777777" w:rsidR="007C54C4" w:rsidRDefault="007C54C4" w:rsidP="0009148B">
            <w:r>
              <w:t>409.</w:t>
            </w:r>
          </w:p>
        </w:tc>
        <w:tc>
          <w:tcPr>
            <w:tcW w:w="1590" w:type="dxa"/>
          </w:tcPr>
          <w:p w14:paraId="1BBF1D28" w14:textId="77777777" w:rsidR="007C54C4" w:rsidRDefault="007C54C4" w:rsidP="0009148B">
            <w:r>
              <w:t>2023-04-12</w:t>
            </w:r>
          </w:p>
        </w:tc>
        <w:tc>
          <w:tcPr>
            <w:tcW w:w="8722" w:type="dxa"/>
          </w:tcPr>
          <w:p w14:paraId="0DCE35B1" w14:textId="77777777" w:rsidR="007C54C4" w:rsidRDefault="007C54C4" w:rsidP="0009148B">
            <w:proofErr w:type="spellStart"/>
            <w:r w:rsidRPr="00B77B31">
              <w:t>Attenderingsbrief</w:t>
            </w:r>
            <w:proofErr w:type="spellEnd"/>
            <w:r w:rsidRPr="00B77B31">
              <w:t xml:space="preserve"> </w:t>
            </w:r>
            <w:proofErr w:type="spellStart"/>
            <w:r w:rsidRPr="00B77B31">
              <w:t>Grobel</w:t>
            </w:r>
            <w:proofErr w:type="spellEnd"/>
            <w:r w:rsidRPr="00B77B31">
              <w:t xml:space="preserve"> XIV</w:t>
            </w:r>
          </w:p>
        </w:tc>
        <w:tc>
          <w:tcPr>
            <w:tcW w:w="3328" w:type="dxa"/>
          </w:tcPr>
          <w:p w14:paraId="3AEE7695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21B7AD08" w14:textId="77777777" w:rsidTr="00AF6812">
        <w:trPr>
          <w:trHeight w:val="267"/>
        </w:trPr>
        <w:tc>
          <w:tcPr>
            <w:tcW w:w="672" w:type="dxa"/>
          </w:tcPr>
          <w:p w14:paraId="09C9B43F" w14:textId="77777777" w:rsidR="007C54C4" w:rsidRDefault="007C54C4" w:rsidP="0009148B">
            <w:r>
              <w:t>410.</w:t>
            </w:r>
          </w:p>
        </w:tc>
        <w:tc>
          <w:tcPr>
            <w:tcW w:w="1590" w:type="dxa"/>
          </w:tcPr>
          <w:p w14:paraId="1A148E22" w14:textId="77777777" w:rsidR="007C54C4" w:rsidRDefault="007C54C4" w:rsidP="0009148B">
            <w:r>
              <w:t>-</w:t>
            </w:r>
          </w:p>
        </w:tc>
        <w:tc>
          <w:tcPr>
            <w:tcW w:w="8722" w:type="dxa"/>
          </w:tcPr>
          <w:p w14:paraId="219D7F80" w14:textId="77777777" w:rsidR="007C54C4" w:rsidRDefault="007C54C4" w:rsidP="0009148B">
            <w:r w:rsidRPr="00B77B31">
              <w:t>Bijlage 1 Oplegvel</w:t>
            </w:r>
          </w:p>
        </w:tc>
        <w:tc>
          <w:tcPr>
            <w:tcW w:w="3328" w:type="dxa"/>
          </w:tcPr>
          <w:p w14:paraId="3231207A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27491D59" w14:textId="77777777" w:rsidTr="00AF6812">
        <w:trPr>
          <w:trHeight w:val="267"/>
        </w:trPr>
        <w:tc>
          <w:tcPr>
            <w:tcW w:w="672" w:type="dxa"/>
          </w:tcPr>
          <w:p w14:paraId="1E75D50A" w14:textId="77777777" w:rsidR="007C54C4" w:rsidRDefault="007C54C4" w:rsidP="0009148B">
            <w:r>
              <w:t>411.</w:t>
            </w:r>
          </w:p>
        </w:tc>
        <w:tc>
          <w:tcPr>
            <w:tcW w:w="1590" w:type="dxa"/>
          </w:tcPr>
          <w:p w14:paraId="297A9EE6" w14:textId="77777777" w:rsidR="007C54C4" w:rsidRDefault="007C54C4" w:rsidP="0009148B">
            <w:r>
              <w:t>2023-03-05</w:t>
            </w:r>
          </w:p>
        </w:tc>
        <w:tc>
          <w:tcPr>
            <w:tcW w:w="8722" w:type="dxa"/>
          </w:tcPr>
          <w:p w14:paraId="602EB538" w14:textId="77777777" w:rsidR="007C54C4" w:rsidRDefault="007C54C4" w:rsidP="0009148B">
            <w:r w:rsidRPr="00B77B31">
              <w:t>Bijlage 2 Machtigingen</w:t>
            </w:r>
          </w:p>
        </w:tc>
        <w:tc>
          <w:tcPr>
            <w:tcW w:w="3328" w:type="dxa"/>
          </w:tcPr>
          <w:p w14:paraId="7AEB131C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0716CCED" w14:textId="77777777" w:rsidTr="00AF6812">
        <w:trPr>
          <w:trHeight w:val="267"/>
        </w:trPr>
        <w:tc>
          <w:tcPr>
            <w:tcW w:w="672" w:type="dxa"/>
          </w:tcPr>
          <w:p w14:paraId="3AF7A2B1" w14:textId="77777777" w:rsidR="007C54C4" w:rsidRDefault="007C54C4" w:rsidP="0009148B">
            <w:r>
              <w:t>412.</w:t>
            </w:r>
          </w:p>
        </w:tc>
        <w:tc>
          <w:tcPr>
            <w:tcW w:w="1590" w:type="dxa"/>
          </w:tcPr>
          <w:p w14:paraId="49294574" w14:textId="77777777" w:rsidR="007C54C4" w:rsidRDefault="007C54C4" w:rsidP="0009148B">
            <w:r>
              <w:t>2022-11-09</w:t>
            </w:r>
          </w:p>
        </w:tc>
        <w:tc>
          <w:tcPr>
            <w:tcW w:w="8722" w:type="dxa"/>
          </w:tcPr>
          <w:p w14:paraId="4F5A5539" w14:textId="77777777" w:rsidR="007C54C4" w:rsidRDefault="007C54C4" w:rsidP="0009148B">
            <w:r w:rsidRPr="00B77B31">
              <w:t>Bijlage 3 (Eind)brief sloopmelding 9 november 2022 Gemeente Maasgouw</w:t>
            </w:r>
          </w:p>
        </w:tc>
        <w:tc>
          <w:tcPr>
            <w:tcW w:w="3328" w:type="dxa"/>
          </w:tcPr>
          <w:p w14:paraId="57843CA1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2B56408A" w14:textId="77777777" w:rsidTr="00AF6812">
        <w:trPr>
          <w:trHeight w:val="267"/>
        </w:trPr>
        <w:tc>
          <w:tcPr>
            <w:tcW w:w="672" w:type="dxa"/>
          </w:tcPr>
          <w:p w14:paraId="10C04ACF" w14:textId="77777777" w:rsidR="007C54C4" w:rsidRDefault="007C54C4" w:rsidP="0009148B">
            <w:r>
              <w:t>413.</w:t>
            </w:r>
          </w:p>
        </w:tc>
        <w:tc>
          <w:tcPr>
            <w:tcW w:w="1590" w:type="dxa"/>
          </w:tcPr>
          <w:p w14:paraId="3C02AF35" w14:textId="77777777" w:rsidR="007C54C4" w:rsidRDefault="007C54C4" w:rsidP="0009148B">
            <w:r>
              <w:t>2022-04-13</w:t>
            </w:r>
          </w:p>
        </w:tc>
        <w:tc>
          <w:tcPr>
            <w:tcW w:w="8722" w:type="dxa"/>
          </w:tcPr>
          <w:p w14:paraId="4E084D15" w14:textId="77777777" w:rsidR="007C54C4" w:rsidRDefault="007C54C4" w:rsidP="0009148B">
            <w:r w:rsidRPr="00B77B31">
              <w:t>Bijlage 4 Beantwoording art. 38 vragen 13 april 2022 Gemeente Maasgouw</w:t>
            </w:r>
          </w:p>
        </w:tc>
        <w:tc>
          <w:tcPr>
            <w:tcW w:w="3328" w:type="dxa"/>
          </w:tcPr>
          <w:p w14:paraId="2F820DC0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2AC2F7D5" w14:textId="77777777" w:rsidTr="00AF6812">
        <w:trPr>
          <w:trHeight w:val="267"/>
        </w:trPr>
        <w:tc>
          <w:tcPr>
            <w:tcW w:w="672" w:type="dxa"/>
          </w:tcPr>
          <w:p w14:paraId="26F6B40B" w14:textId="77777777" w:rsidR="007C54C4" w:rsidRDefault="007C54C4" w:rsidP="0009148B">
            <w:r>
              <w:t>414.</w:t>
            </w:r>
          </w:p>
        </w:tc>
        <w:tc>
          <w:tcPr>
            <w:tcW w:w="1590" w:type="dxa"/>
          </w:tcPr>
          <w:p w14:paraId="6165CF87" w14:textId="77777777" w:rsidR="007C54C4" w:rsidRDefault="007C54C4" w:rsidP="0009148B">
            <w:r>
              <w:t>2016-10-13</w:t>
            </w:r>
          </w:p>
        </w:tc>
        <w:tc>
          <w:tcPr>
            <w:tcW w:w="8722" w:type="dxa"/>
          </w:tcPr>
          <w:p w14:paraId="19D75D77" w14:textId="77777777" w:rsidR="007C54C4" w:rsidRDefault="007C54C4" w:rsidP="0009148B">
            <w:r w:rsidRPr="00B77B31">
              <w:t>Bijlage 5 Toelichting Bestemmingsplan Vijverbroek</w:t>
            </w:r>
          </w:p>
        </w:tc>
        <w:tc>
          <w:tcPr>
            <w:tcW w:w="3328" w:type="dxa"/>
          </w:tcPr>
          <w:p w14:paraId="76295586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030B322C" w14:textId="77777777" w:rsidTr="00AF6812">
        <w:trPr>
          <w:trHeight w:val="267"/>
        </w:trPr>
        <w:tc>
          <w:tcPr>
            <w:tcW w:w="672" w:type="dxa"/>
          </w:tcPr>
          <w:p w14:paraId="14AA6D7D" w14:textId="77777777" w:rsidR="007C54C4" w:rsidRDefault="007C54C4" w:rsidP="0009148B">
            <w:r>
              <w:t>415.</w:t>
            </w:r>
          </w:p>
        </w:tc>
        <w:tc>
          <w:tcPr>
            <w:tcW w:w="1590" w:type="dxa"/>
          </w:tcPr>
          <w:p w14:paraId="69371658" w14:textId="77777777" w:rsidR="007C54C4" w:rsidRDefault="007C54C4" w:rsidP="0009148B">
            <w:r>
              <w:t>-</w:t>
            </w:r>
          </w:p>
        </w:tc>
        <w:tc>
          <w:tcPr>
            <w:tcW w:w="8722" w:type="dxa"/>
          </w:tcPr>
          <w:p w14:paraId="0161282E" w14:textId="77777777" w:rsidR="007C54C4" w:rsidRDefault="007C54C4" w:rsidP="0009148B">
            <w:r w:rsidRPr="00B77B31">
              <w:t>Bijlage 6 Aanwijzingsbesluit Natura 2000-gebied Grensmaas</w:t>
            </w:r>
          </w:p>
        </w:tc>
        <w:tc>
          <w:tcPr>
            <w:tcW w:w="3328" w:type="dxa"/>
          </w:tcPr>
          <w:p w14:paraId="074F2A02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22016BCC" w14:textId="77777777" w:rsidTr="00AF6812">
        <w:trPr>
          <w:trHeight w:val="267"/>
        </w:trPr>
        <w:tc>
          <w:tcPr>
            <w:tcW w:w="672" w:type="dxa"/>
          </w:tcPr>
          <w:p w14:paraId="5F907DBD" w14:textId="77777777" w:rsidR="007C54C4" w:rsidRDefault="007C54C4" w:rsidP="0009148B">
            <w:r>
              <w:t>416.</w:t>
            </w:r>
          </w:p>
        </w:tc>
        <w:tc>
          <w:tcPr>
            <w:tcW w:w="1590" w:type="dxa"/>
          </w:tcPr>
          <w:p w14:paraId="4534A340" w14:textId="77777777" w:rsidR="007C54C4" w:rsidRDefault="007C54C4" w:rsidP="0009148B">
            <w:r>
              <w:t>-</w:t>
            </w:r>
          </w:p>
        </w:tc>
        <w:tc>
          <w:tcPr>
            <w:tcW w:w="8722" w:type="dxa"/>
          </w:tcPr>
          <w:p w14:paraId="0F67B069" w14:textId="77777777" w:rsidR="007C54C4" w:rsidRDefault="007C54C4" w:rsidP="0009148B">
            <w:r w:rsidRPr="00B77B31">
              <w:t>Bijlage 7 Maasvallei kaart</w:t>
            </w:r>
          </w:p>
        </w:tc>
        <w:tc>
          <w:tcPr>
            <w:tcW w:w="3328" w:type="dxa"/>
          </w:tcPr>
          <w:p w14:paraId="17E75DAD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609EEAA0" w14:textId="77777777" w:rsidTr="00AF6812">
        <w:trPr>
          <w:trHeight w:val="267"/>
        </w:trPr>
        <w:tc>
          <w:tcPr>
            <w:tcW w:w="672" w:type="dxa"/>
          </w:tcPr>
          <w:p w14:paraId="2B91428F" w14:textId="77777777" w:rsidR="007C54C4" w:rsidRDefault="007C54C4" w:rsidP="0009148B">
            <w:r>
              <w:t>417.</w:t>
            </w:r>
          </w:p>
        </w:tc>
        <w:tc>
          <w:tcPr>
            <w:tcW w:w="1590" w:type="dxa"/>
          </w:tcPr>
          <w:p w14:paraId="7EB32C6E" w14:textId="77777777" w:rsidR="007C54C4" w:rsidRDefault="007C54C4" w:rsidP="0009148B">
            <w:r>
              <w:t>2023-03-05</w:t>
            </w:r>
          </w:p>
        </w:tc>
        <w:tc>
          <w:tcPr>
            <w:tcW w:w="8722" w:type="dxa"/>
          </w:tcPr>
          <w:p w14:paraId="3ABC78EA" w14:textId="77777777" w:rsidR="007C54C4" w:rsidRDefault="007C54C4" w:rsidP="0009148B">
            <w:r w:rsidRPr="00B77B31">
              <w:t>Handhavingsverzoek</w:t>
            </w:r>
          </w:p>
        </w:tc>
        <w:tc>
          <w:tcPr>
            <w:tcW w:w="3328" w:type="dxa"/>
          </w:tcPr>
          <w:p w14:paraId="6B7773B6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0D2C803D" w14:textId="77777777" w:rsidTr="00AF6812">
        <w:trPr>
          <w:trHeight w:val="267"/>
        </w:trPr>
        <w:tc>
          <w:tcPr>
            <w:tcW w:w="672" w:type="dxa"/>
          </w:tcPr>
          <w:p w14:paraId="4B9BF057" w14:textId="77777777" w:rsidR="007C54C4" w:rsidRDefault="007C54C4" w:rsidP="0009148B">
            <w:r>
              <w:t>418.</w:t>
            </w:r>
          </w:p>
        </w:tc>
        <w:tc>
          <w:tcPr>
            <w:tcW w:w="1590" w:type="dxa"/>
          </w:tcPr>
          <w:p w14:paraId="386008E1" w14:textId="77777777" w:rsidR="007C54C4" w:rsidRDefault="007C54C4" w:rsidP="0009148B">
            <w:r>
              <w:t>2023-12-12</w:t>
            </w:r>
          </w:p>
        </w:tc>
        <w:tc>
          <w:tcPr>
            <w:tcW w:w="8722" w:type="dxa"/>
          </w:tcPr>
          <w:p w14:paraId="57418052" w14:textId="77777777" w:rsidR="007C54C4" w:rsidRDefault="007C54C4" w:rsidP="0009148B">
            <w:r w:rsidRPr="00B77B31">
              <w:t xml:space="preserve">Verstuurde GS brief </w:t>
            </w:r>
            <w:proofErr w:type="spellStart"/>
            <w:r w:rsidRPr="00B77B31">
              <w:t>lod</w:t>
            </w:r>
            <w:proofErr w:type="spellEnd"/>
          </w:p>
        </w:tc>
        <w:tc>
          <w:tcPr>
            <w:tcW w:w="3328" w:type="dxa"/>
          </w:tcPr>
          <w:p w14:paraId="06E4A8CD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069D0785" w14:textId="77777777" w:rsidTr="00AF6812">
        <w:trPr>
          <w:trHeight w:val="267"/>
        </w:trPr>
        <w:tc>
          <w:tcPr>
            <w:tcW w:w="672" w:type="dxa"/>
          </w:tcPr>
          <w:p w14:paraId="7F406DBC" w14:textId="77777777" w:rsidR="007C54C4" w:rsidRDefault="007C54C4" w:rsidP="0009148B">
            <w:r>
              <w:t>419.</w:t>
            </w:r>
          </w:p>
        </w:tc>
        <w:tc>
          <w:tcPr>
            <w:tcW w:w="1590" w:type="dxa"/>
          </w:tcPr>
          <w:p w14:paraId="65BED3BC" w14:textId="77777777" w:rsidR="007C54C4" w:rsidRDefault="007C54C4" w:rsidP="0009148B">
            <w:r>
              <w:t>2023-12-12</w:t>
            </w:r>
          </w:p>
        </w:tc>
        <w:tc>
          <w:tcPr>
            <w:tcW w:w="8722" w:type="dxa"/>
          </w:tcPr>
          <w:p w14:paraId="64CDB8AC" w14:textId="77777777" w:rsidR="007C54C4" w:rsidRDefault="007C54C4" w:rsidP="0009148B">
            <w:r w:rsidRPr="00B77B31">
              <w:t>Besluit tot opleggen last onder dwangsom Pluimers BV_01</w:t>
            </w:r>
          </w:p>
        </w:tc>
        <w:tc>
          <w:tcPr>
            <w:tcW w:w="3328" w:type="dxa"/>
          </w:tcPr>
          <w:p w14:paraId="43329578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6B2B346F" w14:textId="77777777" w:rsidTr="00AF6812">
        <w:trPr>
          <w:trHeight w:val="267"/>
        </w:trPr>
        <w:tc>
          <w:tcPr>
            <w:tcW w:w="672" w:type="dxa"/>
          </w:tcPr>
          <w:p w14:paraId="51363482" w14:textId="77777777" w:rsidR="007C54C4" w:rsidRDefault="007C54C4" w:rsidP="0009148B">
            <w:r>
              <w:t>420.</w:t>
            </w:r>
          </w:p>
        </w:tc>
        <w:tc>
          <w:tcPr>
            <w:tcW w:w="1590" w:type="dxa"/>
          </w:tcPr>
          <w:p w14:paraId="27894C19" w14:textId="77777777" w:rsidR="007C54C4" w:rsidRDefault="007C54C4" w:rsidP="0009148B">
            <w:r>
              <w:t>2023-10-11</w:t>
            </w:r>
          </w:p>
        </w:tc>
        <w:tc>
          <w:tcPr>
            <w:tcW w:w="8722" w:type="dxa"/>
          </w:tcPr>
          <w:p w14:paraId="593931FF" w14:textId="77777777" w:rsidR="007C54C4" w:rsidRDefault="007C54C4" w:rsidP="0009148B">
            <w:r w:rsidRPr="00B77B31">
              <w:t>Definitief controlerapport_01</w:t>
            </w:r>
          </w:p>
        </w:tc>
        <w:tc>
          <w:tcPr>
            <w:tcW w:w="3328" w:type="dxa"/>
          </w:tcPr>
          <w:p w14:paraId="023FF874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085D98E8" w14:textId="77777777" w:rsidTr="00AF6812">
        <w:trPr>
          <w:trHeight w:val="267"/>
        </w:trPr>
        <w:tc>
          <w:tcPr>
            <w:tcW w:w="672" w:type="dxa"/>
          </w:tcPr>
          <w:p w14:paraId="73876C4D" w14:textId="77777777" w:rsidR="007C54C4" w:rsidRDefault="007C54C4" w:rsidP="0009148B">
            <w:r>
              <w:lastRenderedPageBreak/>
              <w:t>421.</w:t>
            </w:r>
          </w:p>
        </w:tc>
        <w:tc>
          <w:tcPr>
            <w:tcW w:w="1590" w:type="dxa"/>
          </w:tcPr>
          <w:p w14:paraId="2D52BEFC" w14:textId="77777777" w:rsidR="007C54C4" w:rsidRDefault="007C54C4" w:rsidP="0009148B">
            <w:r>
              <w:t>2023-10-10</w:t>
            </w:r>
          </w:p>
        </w:tc>
        <w:tc>
          <w:tcPr>
            <w:tcW w:w="8722" w:type="dxa"/>
          </w:tcPr>
          <w:p w14:paraId="5A758A82" w14:textId="77777777" w:rsidR="007C54C4" w:rsidRDefault="007C54C4" w:rsidP="0009148B">
            <w:r w:rsidRPr="00B77B31">
              <w:t>GS brief bob Arvalis_01</w:t>
            </w:r>
          </w:p>
        </w:tc>
        <w:tc>
          <w:tcPr>
            <w:tcW w:w="3328" w:type="dxa"/>
          </w:tcPr>
          <w:p w14:paraId="6A4F8992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472DDF0E" w14:textId="77777777" w:rsidTr="00AF6812">
        <w:trPr>
          <w:trHeight w:val="267"/>
        </w:trPr>
        <w:tc>
          <w:tcPr>
            <w:tcW w:w="672" w:type="dxa"/>
          </w:tcPr>
          <w:p w14:paraId="09BFC138" w14:textId="77777777" w:rsidR="007C54C4" w:rsidRDefault="007C54C4" w:rsidP="0009148B">
            <w:r>
              <w:t>422.</w:t>
            </w:r>
          </w:p>
        </w:tc>
        <w:tc>
          <w:tcPr>
            <w:tcW w:w="1590" w:type="dxa"/>
          </w:tcPr>
          <w:p w14:paraId="1C643905" w14:textId="77777777" w:rsidR="007C54C4" w:rsidRDefault="007C54C4" w:rsidP="0009148B">
            <w:r>
              <w:t>2023-10-10</w:t>
            </w:r>
          </w:p>
        </w:tc>
        <w:tc>
          <w:tcPr>
            <w:tcW w:w="8722" w:type="dxa"/>
          </w:tcPr>
          <w:p w14:paraId="4BEC26B8" w14:textId="77777777" w:rsidR="007C54C4" w:rsidRDefault="007C54C4" w:rsidP="0009148B">
            <w:r w:rsidRPr="00B77B31">
              <w:t xml:space="preserve">Beslissing op bezwaar </w:t>
            </w:r>
            <w:proofErr w:type="spellStart"/>
            <w:r w:rsidRPr="00B77B31">
              <w:t>tav</w:t>
            </w:r>
            <w:proofErr w:type="spellEnd"/>
            <w:r w:rsidRPr="00B77B31">
              <w:t xml:space="preserve"> Arvalis_01</w:t>
            </w:r>
          </w:p>
        </w:tc>
        <w:tc>
          <w:tcPr>
            <w:tcW w:w="3328" w:type="dxa"/>
          </w:tcPr>
          <w:p w14:paraId="3D9639A2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74F5712C" w14:textId="77777777" w:rsidTr="00AF6812">
        <w:trPr>
          <w:trHeight w:val="267"/>
        </w:trPr>
        <w:tc>
          <w:tcPr>
            <w:tcW w:w="672" w:type="dxa"/>
          </w:tcPr>
          <w:p w14:paraId="45D308CF" w14:textId="77777777" w:rsidR="007C54C4" w:rsidRDefault="007C54C4" w:rsidP="0009148B">
            <w:r>
              <w:t>423.</w:t>
            </w:r>
          </w:p>
        </w:tc>
        <w:tc>
          <w:tcPr>
            <w:tcW w:w="1590" w:type="dxa"/>
          </w:tcPr>
          <w:p w14:paraId="4C05B62E" w14:textId="77777777" w:rsidR="007C54C4" w:rsidRDefault="007C54C4" w:rsidP="0009148B">
            <w:r>
              <w:t>2023-09-07</w:t>
            </w:r>
          </w:p>
        </w:tc>
        <w:tc>
          <w:tcPr>
            <w:tcW w:w="8722" w:type="dxa"/>
          </w:tcPr>
          <w:p w14:paraId="122AD968" w14:textId="77777777" w:rsidR="007C54C4" w:rsidRDefault="007C54C4" w:rsidP="0009148B">
            <w:r w:rsidRPr="00B77B31">
              <w:t>Advies commissie</w:t>
            </w:r>
          </w:p>
        </w:tc>
        <w:tc>
          <w:tcPr>
            <w:tcW w:w="3328" w:type="dxa"/>
          </w:tcPr>
          <w:p w14:paraId="10E32454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230A09AF" w14:textId="77777777" w:rsidTr="00AF6812">
        <w:trPr>
          <w:trHeight w:val="267"/>
        </w:trPr>
        <w:tc>
          <w:tcPr>
            <w:tcW w:w="672" w:type="dxa"/>
          </w:tcPr>
          <w:p w14:paraId="070389D7" w14:textId="77777777" w:rsidR="007C54C4" w:rsidRDefault="007C54C4" w:rsidP="0009148B">
            <w:r>
              <w:t>424.</w:t>
            </w:r>
          </w:p>
        </w:tc>
        <w:tc>
          <w:tcPr>
            <w:tcW w:w="1590" w:type="dxa"/>
          </w:tcPr>
          <w:p w14:paraId="2DCBC377" w14:textId="77777777" w:rsidR="007C54C4" w:rsidRDefault="007C54C4" w:rsidP="0009148B">
            <w:r>
              <w:t>2023-08-31</w:t>
            </w:r>
          </w:p>
        </w:tc>
        <w:tc>
          <w:tcPr>
            <w:tcW w:w="8722" w:type="dxa"/>
          </w:tcPr>
          <w:p w14:paraId="7D167535" w14:textId="77777777" w:rsidR="007C54C4" w:rsidRDefault="007C54C4" w:rsidP="0009148B">
            <w:r w:rsidRPr="00B77B31">
              <w:t>Verslag hoorzitting</w:t>
            </w:r>
          </w:p>
        </w:tc>
        <w:tc>
          <w:tcPr>
            <w:tcW w:w="3328" w:type="dxa"/>
          </w:tcPr>
          <w:p w14:paraId="619B6F4F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4AC80217" w14:textId="77777777" w:rsidTr="00AF6812">
        <w:trPr>
          <w:trHeight w:val="267"/>
        </w:trPr>
        <w:tc>
          <w:tcPr>
            <w:tcW w:w="672" w:type="dxa"/>
          </w:tcPr>
          <w:p w14:paraId="53224C33" w14:textId="77777777" w:rsidR="007C54C4" w:rsidRDefault="007C54C4" w:rsidP="0009148B">
            <w:r>
              <w:t>425.</w:t>
            </w:r>
          </w:p>
        </w:tc>
        <w:tc>
          <w:tcPr>
            <w:tcW w:w="1590" w:type="dxa"/>
          </w:tcPr>
          <w:p w14:paraId="65D22142" w14:textId="77777777" w:rsidR="007C54C4" w:rsidRDefault="007C54C4" w:rsidP="0009148B">
            <w:r>
              <w:t>2023-08-23</w:t>
            </w:r>
          </w:p>
        </w:tc>
        <w:tc>
          <w:tcPr>
            <w:tcW w:w="8722" w:type="dxa"/>
          </w:tcPr>
          <w:p w14:paraId="4952CDEC" w14:textId="77777777" w:rsidR="007C54C4" w:rsidRDefault="007C54C4" w:rsidP="0009148B">
            <w:r w:rsidRPr="00B77B31">
              <w:t xml:space="preserve">Controlerapport aug 2023 </w:t>
            </w:r>
            <w:proofErr w:type="spellStart"/>
            <w:r>
              <w:t>xxxx</w:t>
            </w:r>
            <w:proofErr w:type="spellEnd"/>
          </w:p>
        </w:tc>
        <w:tc>
          <w:tcPr>
            <w:tcW w:w="3328" w:type="dxa"/>
          </w:tcPr>
          <w:p w14:paraId="08B2B4A0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680A12B9" w14:textId="77777777" w:rsidTr="00AF6812">
        <w:trPr>
          <w:trHeight w:val="267"/>
        </w:trPr>
        <w:tc>
          <w:tcPr>
            <w:tcW w:w="672" w:type="dxa"/>
          </w:tcPr>
          <w:p w14:paraId="76050D62" w14:textId="77777777" w:rsidR="007C54C4" w:rsidRDefault="007C54C4" w:rsidP="0009148B">
            <w:r>
              <w:t>426.</w:t>
            </w:r>
          </w:p>
        </w:tc>
        <w:tc>
          <w:tcPr>
            <w:tcW w:w="1590" w:type="dxa"/>
          </w:tcPr>
          <w:p w14:paraId="3ADF716C" w14:textId="77777777" w:rsidR="007C54C4" w:rsidRDefault="007C54C4" w:rsidP="0009148B">
            <w:r>
              <w:t>2023-09-28</w:t>
            </w:r>
          </w:p>
        </w:tc>
        <w:tc>
          <w:tcPr>
            <w:tcW w:w="8722" w:type="dxa"/>
          </w:tcPr>
          <w:p w14:paraId="290F09C9" w14:textId="77777777" w:rsidR="007C54C4" w:rsidRDefault="007C54C4" w:rsidP="0009148B">
            <w:r w:rsidRPr="00B77B31">
              <w:t>AERIUS-verschilrekening herzien</w:t>
            </w:r>
          </w:p>
        </w:tc>
        <w:tc>
          <w:tcPr>
            <w:tcW w:w="3328" w:type="dxa"/>
          </w:tcPr>
          <w:p w14:paraId="40F73DC9" w14:textId="77777777" w:rsidR="007C54C4" w:rsidRDefault="00E96BB8" w:rsidP="0009148B">
            <w:r>
              <w:t>Integraal openbaar</w:t>
            </w:r>
          </w:p>
        </w:tc>
      </w:tr>
      <w:tr w:rsidR="007C54C4" w14:paraId="5E721293" w14:textId="77777777" w:rsidTr="00AF6812">
        <w:trPr>
          <w:trHeight w:val="267"/>
        </w:trPr>
        <w:tc>
          <w:tcPr>
            <w:tcW w:w="672" w:type="dxa"/>
          </w:tcPr>
          <w:p w14:paraId="657D20B7" w14:textId="77777777" w:rsidR="007C54C4" w:rsidRDefault="007C54C4" w:rsidP="0009148B">
            <w:r>
              <w:t>427.</w:t>
            </w:r>
          </w:p>
        </w:tc>
        <w:tc>
          <w:tcPr>
            <w:tcW w:w="1590" w:type="dxa"/>
          </w:tcPr>
          <w:p w14:paraId="0C5D00B3" w14:textId="77777777" w:rsidR="007C54C4" w:rsidRDefault="007C54C4" w:rsidP="0009148B">
            <w:r>
              <w:t>2023-08-16</w:t>
            </w:r>
          </w:p>
        </w:tc>
        <w:tc>
          <w:tcPr>
            <w:tcW w:w="8722" w:type="dxa"/>
          </w:tcPr>
          <w:p w14:paraId="66F07BF0" w14:textId="77777777" w:rsidR="007C54C4" w:rsidRDefault="007C54C4" w:rsidP="0009148B">
            <w:r w:rsidRPr="00B77B31">
              <w:t xml:space="preserve">Verweerschrift GS inzake </w:t>
            </w:r>
            <w:proofErr w:type="spellStart"/>
            <w:r>
              <w:t>xxxx</w:t>
            </w:r>
            <w:proofErr w:type="spellEnd"/>
          </w:p>
        </w:tc>
        <w:tc>
          <w:tcPr>
            <w:tcW w:w="3328" w:type="dxa"/>
          </w:tcPr>
          <w:p w14:paraId="32CF86C5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170DA6B4" w14:textId="77777777" w:rsidTr="00AF6812">
        <w:trPr>
          <w:trHeight w:val="267"/>
        </w:trPr>
        <w:tc>
          <w:tcPr>
            <w:tcW w:w="672" w:type="dxa"/>
          </w:tcPr>
          <w:p w14:paraId="593F7787" w14:textId="77777777" w:rsidR="007C54C4" w:rsidRDefault="007C54C4" w:rsidP="0009148B">
            <w:r>
              <w:t>428.</w:t>
            </w:r>
          </w:p>
        </w:tc>
        <w:tc>
          <w:tcPr>
            <w:tcW w:w="1590" w:type="dxa"/>
          </w:tcPr>
          <w:p w14:paraId="72D965FC" w14:textId="77777777" w:rsidR="007C54C4" w:rsidRDefault="007C54C4" w:rsidP="0009148B">
            <w:r>
              <w:t>2023-10-10</w:t>
            </w:r>
          </w:p>
        </w:tc>
        <w:tc>
          <w:tcPr>
            <w:tcW w:w="8722" w:type="dxa"/>
          </w:tcPr>
          <w:p w14:paraId="192A5CA0" w14:textId="77777777" w:rsidR="007C54C4" w:rsidRDefault="007C54C4" w:rsidP="0009148B">
            <w:r w:rsidRPr="00B77B31">
              <w:t xml:space="preserve">Beslissing op bezwaar </w:t>
            </w:r>
            <w:proofErr w:type="spellStart"/>
            <w:r w:rsidRPr="00B77B31">
              <w:t>tav</w:t>
            </w:r>
            <w:proofErr w:type="spellEnd"/>
            <w:r w:rsidRPr="00B77B31">
              <w:t xml:space="preserve"> bob van Hoof_01</w:t>
            </w:r>
          </w:p>
        </w:tc>
        <w:tc>
          <w:tcPr>
            <w:tcW w:w="3328" w:type="dxa"/>
          </w:tcPr>
          <w:p w14:paraId="09302525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3942B85E" w14:textId="77777777" w:rsidTr="00AF6812">
        <w:trPr>
          <w:trHeight w:val="267"/>
        </w:trPr>
        <w:tc>
          <w:tcPr>
            <w:tcW w:w="672" w:type="dxa"/>
          </w:tcPr>
          <w:p w14:paraId="01C10BF4" w14:textId="77777777" w:rsidR="007C54C4" w:rsidRDefault="007C54C4" w:rsidP="0009148B">
            <w:r>
              <w:t>429.</w:t>
            </w:r>
          </w:p>
        </w:tc>
        <w:tc>
          <w:tcPr>
            <w:tcW w:w="1590" w:type="dxa"/>
          </w:tcPr>
          <w:p w14:paraId="65F44AD5" w14:textId="77777777" w:rsidR="007C54C4" w:rsidRDefault="007C54C4" w:rsidP="0009148B">
            <w:r>
              <w:t>2023-05-23</w:t>
            </w:r>
          </w:p>
        </w:tc>
        <w:tc>
          <w:tcPr>
            <w:tcW w:w="8722" w:type="dxa"/>
          </w:tcPr>
          <w:p w14:paraId="67E7BA40" w14:textId="1DA32C64" w:rsidR="007C54C4" w:rsidRDefault="007C54C4" w:rsidP="0009148B">
            <w:proofErr w:type="spellStart"/>
            <w:r w:rsidRPr="00B77B31">
              <w:t>Wnb</w:t>
            </w:r>
            <w:proofErr w:type="spellEnd"/>
            <w:r w:rsidRPr="00B77B31">
              <w:t xml:space="preserve"> </w:t>
            </w:r>
            <w:proofErr w:type="spellStart"/>
            <w:r w:rsidR="00EE131E">
              <w:t>xxxx</w:t>
            </w:r>
            <w:proofErr w:type="spellEnd"/>
            <w:r w:rsidRPr="00B77B31">
              <w:t xml:space="preserve"> afwijzing HHV mei 23_01</w:t>
            </w:r>
          </w:p>
        </w:tc>
        <w:tc>
          <w:tcPr>
            <w:tcW w:w="3328" w:type="dxa"/>
          </w:tcPr>
          <w:p w14:paraId="3FE1172C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03FE0EC3" w14:textId="77777777" w:rsidTr="00AF6812">
        <w:trPr>
          <w:trHeight w:val="267"/>
        </w:trPr>
        <w:tc>
          <w:tcPr>
            <w:tcW w:w="672" w:type="dxa"/>
          </w:tcPr>
          <w:p w14:paraId="4FA7CFA1" w14:textId="77777777" w:rsidR="007C54C4" w:rsidRDefault="007C54C4" w:rsidP="0009148B">
            <w:r>
              <w:t>430.</w:t>
            </w:r>
          </w:p>
        </w:tc>
        <w:tc>
          <w:tcPr>
            <w:tcW w:w="1590" w:type="dxa"/>
          </w:tcPr>
          <w:p w14:paraId="73D53963" w14:textId="77777777" w:rsidR="007C54C4" w:rsidRDefault="007C54C4" w:rsidP="0009148B">
            <w:r>
              <w:t>2023-05-03</w:t>
            </w:r>
          </w:p>
        </w:tc>
        <w:tc>
          <w:tcPr>
            <w:tcW w:w="8722" w:type="dxa"/>
          </w:tcPr>
          <w:p w14:paraId="56078C5D" w14:textId="77777777" w:rsidR="007C54C4" w:rsidRDefault="007C54C4" w:rsidP="0009148B">
            <w:r w:rsidRPr="00B77B31">
              <w:t>AERIUS verschilberekening mei 2023</w:t>
            </w:r>
          </w:p>
        </w:tc>
        <w:tc>
          <w:tcPr>
            <w:tcW w:w="3328" w:type="dxa"/>
          </w:tcPr>
          <w:p w14:paraId="7AA0C04C" w14:textId="77777777" w:rsidR="007C54C4" w:rsidRDefault="00E96BB8" w:rsidP="0009148B">
            <w:r>
              <w:t>Integraal openbaar</w:t>
            </w:r>
          </w:p>
        </w:tc>
      </w:tr>
      <w:tr w:rsidR="007C54C4" w14:paraId="6E521A98" w14:textId="77777777" w:rsidTr="00AF6812">
        <w:trPr>
          <w:trHeight w:val="267"/>
        </w:trPr>
        <w:tc>
          <w:tcPr>
            <w:tcW w:w="672" w:type="dxa"/>
          </w:tcPr>
          <w:p w14:paraId="4488F8BA" w14:textId="77777777" w:rsidR="007C54C4" w:rsidRDefault="007C54C4" w:rsidP="0009148B">
            <w:r>
              <w:t>431.</w:t>
            </w:r>
          </w:p>
        </w:tc>
        <w:tc>
          <w:tcPr>
            <w:tcW w:w="1590" w:type="dxa"/>
          </w:tcPr>
          <w:p w14:paraId="55BABFA6" w14:textId="77777777" w:rsidR="007C54C4" w:rsidRDefault="007C54C4" w:rsidP="0009148B">
            <w:r>
              <w:t>2014-04-27</w:t>
            </w:r>
          </w:p>
        </w:tc>
        <w:tc>
          <w:tcPr>
            <w:tcW w:w="8722" w:type="dxa"/>
          </w:tcPr>
          <w:p w14:paraId="78573977" w14:textId="77777777" w:rsidR="007C54C4" w:rsidRDefault="007C54C4" w:rsidP="0009148B">
            <w:r w:rsidRPr="00B77B31">
              <w:t>Interventiematrix LHS</w:t>
            </w:r>
          </w:p>
        </w:tc>
        <w:tc>
          <w:tcPr>
            <w:tcW w:w="3328" w:type="dxa"/>
          </w:tcPr>
          <w:p w14:paraId="4544753A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7651F1C7" w14:textId="77777777" w:rsidTr="00AF6812">
        <w:trPr>
          <w:trHeight w:val="267"/>
        </w:trPr>
        <w:tc>
          <w:tcPr>
            <w:tcW w:w="672" w:type="dxa"/>
          </w:tcPr>
          <w:p w14:paraId="5ED321F8" w14:textId="77777777" w:rsidR="007C54C4" w:rsidRDefault="007C54C4" w:rsidP="0009148B">
            <w:r>
              <w:t>432.</w:t>
            </w:r>
          </w:p>
        </w:tc>
        <w:tc>
          <w:tcPr>
            <w:tcW w:w="1590" w:type="dxa"/>
          </w:tcPr>
          <w:p w14:paraId="64CAFE88" w14:textId="77777777" w:rsidR="007C54C4" w:rsidRDefault="007C54C4" w:rsidP="0009148B">
            <w:r>
              <w:t>2023-01-18</w:t>
            </w:r>
          </w:p>
        </w:tc>
        <w:tc>
          <w:tcPr>
            <w:tcW w:w="8722" w:type="dxa"/>
          </w:tcPr>
          <w:p w14:paraId="5A93A6A2" w14:textId="77777777" w:rsidR="007C54C4" w:rsidRDefault="007C54C4" w:rsidP="0009148B">
            <w:r w:rsidRPr="00B77B31">
              <w:t>Verzoek om handhaving</w:t>
            </w:r>
          </w:p>
        </w:tc>
        <w:tc>
          <w:tcPr>
            <w:tcW w:w="3328" w:type="dxa"/>
          </w:tcPr>
          <w:p w14:paraId="6D6C7F06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56469968" w14:textId="77777777" w:rsidTr="00AF6812">
        <w:trPr>
          <w:trHeight w:val="267"/>
        </w:trPr>
        <w:tc>
          <w:tcPr>
            <w:tcW w:w="672" w:type="dxa"/>
          </w:tcPr>
          <w:p w14:paraId="40B54F03" w14:textId="77777777" w:rsidR="007C54C4" w:rsidRDefault="007C54C4" w:rsidP="0009148B">
            <w:r>
              <w:t>433.</w:t>
            </w:r>
          </w:p>
        </w:tc>
        <w:tc>
          <w:tcPr>
            <w:tcW w:w="1590" w:type="dxa"/>
          </w:tcPr>
          <w:p w14:paraId="06A4F957" w14:textId="77777777" w:rsidR="007C54C4" w:rsidRDefault="007C54C4" w:rsidP="0009148B">
            <w:r>
              <w:t>2023-05-23</w:t>
            </w:r>
          </w:p>
        </w:tc>
        <w:tc>
          <w:tcPr>
            <w:tcW w:w="8722" w:type="dxa"/>
          </w:tcPr>
          <w:p w14:paraId="01FE2A84" w14:textId="77777777" w:rsidR="007C54C4" w:rsidRDefault="007C54C4" w:rsidP="0009148B">
            <w:r w:rsidRPr="00B77B31">
              <w:t xml:space="preserve">Waarschuwingsbrief </w:t>
            </w:r>
            <w:proofErr w:type="spellStart"/>
            <w:r>
              <w:t>xxxx</w:t>
            </w:r>
            <w:proofErr w:type="spellEnd"/>
          </w:p>
        </w:tc>
        <w:tc>
          <w:tcPr>
            <w:tcW w:w="3328" w:type="dxa"/>
          </w:tcPr>
          <w:p w14:paraId="0EB1CE5E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20B83B12" w14:textId="77777777" w:rsidTr="00AF6812">
        <w:trPr>
          <w:trHeight w:val="267"/>
        </w:trPr>
        <w:tc>
          <w:tcPr>
            <w:tcW w:w="672" w:type="dxa"/>
          </w:tcPr>
          <w:p w14:paraId="6D781088" w14:textId="77777777" w:rsidR="007C54C4" w:rsidRDefault="007C54C4" w:rsidP="0009148B">
            <w:r>
              <w:t>434.</w:t>
            </w:r>
          </w:p>
        </w:tc>
        <w:tc>
          <w:tcPr>
            <w:tcW w:w="1590" w:type="dxa"/>
          </w:tcPr>
          <w:p w14:paraId="321F24DF" w14:textId="77777777" w:rsidR="007C54C4" w:rsidRDefault="007C54C4" w:rsidP="0009148B">
            <w:r>
              <w:t>2024-08-20</w:t>
            </w:r>
          </w:p>
        </w:tc>
        <w:tc>
          <w:tcPr>
            <w:tcW w:w="8722" w:type="dxa"/>
          </w:tcPr>
          <w:p w14:paraId="6FD65567" w14:textId="77777777" w:rsidR="007C54C4" w:rsidRDefault="007C54C4" w:rsidP="0009148B">
            <w:r w:rsidRPr="00B77B31">
              <w:t>GS brief beslissing op bezwaar Wijnen aug 24</w:t>
            </w:r>
          </w:p>
        </w:tc>
        <w:tc>
          <w:tcPr>
            <w:tcW w:w="3328" w:type="dxa"/>
          </w:tcPr>
          <w:p w14:paraId="0C973AD2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061FAAD4" w14:textId="77777777" w:rsidTr="00AF6812">
        <w:trPr>
          <w:trHeight w:val="267"/>
        </w:trPr>
        <w:tc>
          <w:tcPr>
            <w:tcW w:w="672" w:type="dxa"/>
          </w:tcPr>
          <w:p w14:paraId="56BEDE88" w14:textId="77777777" w:rsidR="007C54C4" w:rsidRDefault="007C54C4" w:rsidP="0009148B">
            <w:r>
              <w:t>435.</w:t>
            </w:r>
          </w:p>
        </w:tc>
        <w:tc>
          <w:tcPr>
            <w:tcW w:w="1590" w:type="dxa"/>
          </w:tcPr>
          <w:p w14:paraId="736BDBB3" w14:textId="77777777" w:rsidR="007C54C4" w:rsidRDefault="007C54C4" w:rsidP="0009148B">
            <w:r>
              <w:t>2024-08-20</w:t>
            </w:r>
          </w:p>
        </w:tc>
        <w:tc>
          <w:tcPr>
            <w:tcW w:w="8722" w:type="dxa"/>
          </w:tcPr>
          <w:p w14:paraId="0BD84922" w14:textId="77777777" w:rsidR="007C54C4" w:rsidRDefault="007C54C4" w:rsidP="0009148B">
            <w:r w:rsidRPr="00B77B31">
              <w:t>Beslissing op bezwaar inzake Wijnen BV</w:t>
            </w:r>
          </w:p>
        </w:tc>
        <w:tc>
          <w:tcPr>
            <w:tcW w:w="3328" w:type="dxa"/>
          </w:tcPr>
          <w:p w14:paraId="037A4E6F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6FFD2801" w14:textId="77777777" w:rsidTr="00AF6812">
        <w:trPr>
          <w:trHeight w:val="267"/>
        </w:trPr>
        <w:tc>
          <w:tcPr>
            <w:tcW w:w="672" w:type="dxa"/>
          </w:tcPr>
          <w:p w14:paraId="07E94AD4" w14:textId="77777777" w:rsidR="007C54C4" w:rsidRDefault="007C54C4" w:rsidP="0009148B">
            <w:r>
              <w:t>436.</w:t>
            </w:r>
          </w:p>
        </w:tc>
        <w:tc>
          <w:tcPr>
            <w:tcW w:w="1590" w:type="dxa"/>
          </w:tcPr>
          <w:p w14:paraId="1BE86941" w14:textId="77777777" w:rsidR="007C54C4" w:rsidRDefault="007C54C4" w:rsidP="0009148B">
            <w:r>
              <w:t>2023-01-01</w:t>
            </w:r>
          </w:p>
        </w:tc>
        <w:tc>
          <w:tcPr>
            <w:tcW w:w="8722" w:type="dxa"/>
          </w:tcPr>
          <w:p w14:paraId="3E1AABF8" w14:textId="77777777" w:rsidR="007C54C4" w:rsidRDefault="007C54C4" w:rsidP="0009148B">
            <w:r w:rsidRPr="00B77B31">
              <w:t>Machtigingsbescheiden</w:t>
            </w:r>
          </w:p>
        </w:tc>
        <w:tc>
          <w:tcPr>
            <w:tcW w:w="3328" w:type="dxa"/>
          </w:tcPr>
          <w:p w14:paraId="20441C44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7ED0D3D6" w14:textId="77777777" w:rsidTr="00AF6812">
        <w:trPr>
          <w:trHeight w:val="267"/>
        </w:trPr>
        <w:tc>
          <w:tcPr>
            <w:tcW w:w="672" w:type="dxa"/>
          </w:tcPr>
          <w:p w14:paraId="5DF49D41" w14:textId="77777777" w:rsidR="007C54C4" w:rsidRDefault="007C54C4" w:rsidP="0009148B">
            <w:r>
              <w:lastRenderedPageBreak/>
              <w:t>437.</w:t>
            </w:r>
          </w:p>
        </w:tc>
        <w:tc>
          <w:tcPr>
            <w:tcW w:w="1590" w:type="dxa"/>
          </w:tcPr>
          <w:p w14:paraId="0C41C03A" w14:textId="77777777" w:rsidR="007C54C4" w:rsidRDefault="007C54C4" w:rsidP="0009148B">
            <w:r>
              <w:t>2024-02-29</w:t>
            </w:r>
          </w:p>
        </w:tc>
        <w:tc>
          <w:tcPr>
            <w:tcW w:w="8722" w:type="dxa"/>
          </w:tcPr>
          <w:p w14:paraId="51781CFA" w14:textId="77777777" w:rsidR="007C54C4" w:rsidRDefault="007C54C4" w:rsidP="0009148B">
            <w:r w:rsidRPr="00B77B31">
              <w:t xml:space="preserve">Afwijzing handhavingsverzoek </w:t>
            </w:r>
            <w:proofErr w:type="spellStart"/>
            <w:r w:rsidRPr="00B77B31">
              <w:t>WIjnen</w:t>
            </w:r>
            <w:proofErr w:type="spellEnd"/>
            <w:r w:rsidRPr="00B77B31">
              <w:t xml:space="preserve"> BV_01</w:t>
            </w:r>
          </w:p>
        </w:tc>
        <w:tc>
          <w:tcPr>
            <w:tcW w:w="3328" w:type="dxa"/>
          </w:tcPr>
          <w:p w14:paraId="07FC8D99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342F77DC" w14:textId="77777777" w:rsidTr="00AF6812">
        <w:trPr>
          <w:trHeight w:val="267"/>
        </w:trPr>
        <w:tc>
          <w:tcPr>
            <w:tcW w:w="672" w:type="dxa"/>
          </w:tcPr>
          <w:p w14:paraId="2C5BADDB" w14:textId="77777777" w:rsidR="007C54C4" w:rsidRDefault="007C54C4" w:rsidP="0009148B">
            <w:r>
              <w:t>438.</w:t>
            </w:r>
          </w:p>
        </w:tc>
        <w:tc>
          <w:tcPr>
            <w:tcW w:w="1590" w:type="dxa"/>
          </w:tcPr>
          <w:p w14:paraId="542980CD" w14:textId="77777777" w:rsidR="007C54C4" w:rsidRDefault="007C54C4" w:rsidP="0009148B">
            <w:r>
              <w:t>2024-07-08</w:t>
            </w:r>
          </w:p>
        </w:tc>
        <w:tc>
          <w:tcPr>
            <w:tcW w:w="8722" w:type="dxa"/>
          </w:tcPr>
          <w:p w14:paraId="573F14EF" w14:textId="77777777" w:rsidR="007C54C4" w:rsidRDefault="007C54C4" w:rsidP="0009148B">
            <w:r w:rsidRPr="00B77B31">
              <w:t>Bijlage 1. Y14 DEF advies</w:t>
            </w:r>
          </w:p>
        </w:tc>
        <w:tc>
          <w:tcPr>
            <w:tcW w:w="3328" w:type="dxa"/>
          </w:tcPr>
          <w:p w14:paraId="2A12F436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33E80247" w14:textId="77777777" w:rsidTr="00AF6812">
        <w:trPr>
          <w:trHeight w:val="267"/>
        </w:trPr>
        <w:tc>
          <w:tcPr>
            <w:tcW w:w="672" w:type="dxa"/>
          </w:tcPr>
          <w:p w14:paraId="1C160E43" w14:textId="77777777" w:rsidR="007C54C4" w:rsidRDefault="007C54C4" w:rsidP="0009148B">
            <w:r>
              <w:t>439.</w:t>
            </w:r>
          </w:p>
        </w:tc>
        <w:tc>
          <w:tcPr>
            <w:tcW w:w="1590" w:type="dxa"/>
          </w:tcPr>
          <w:p w14:paraId="152DE3EE" w14:textId="77777777" w:rsidR="007C54C4" w:rsidRDefault="007C54C4" w:rsidP="0009148B">
            <w:r>
              <w:t>2024-05-23</w:t>
            </w:r>
          </w:p>
        </w:tc>
        <w:tc>
          <w:tcPr>
            <w:tcW w:w="8722" w:type="dxa"/>
          </w:tcPr>
          <w:p w14:paraId="1C8DCECC" w14:textId="77777777" w:rsidR="007C54C4" w:rsidRDefault="007C54C4" w:rsidP="0009148B">
            <w:r w:rsidRPr="00B77B31">
              <w:t>Bijlage 2. Y14 DEF Verslag hoorzitting</w:t>
            </w:r>
          </w:p>
        </w:tc>
        <w:tc>
          <w:tcPr>
            <w:tcW w:w="3328" w:type="dxa"/>
          </w:tcPr>
          <w:p w14:paraId="07431778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53435179" w14:textId="77777777" w:rsidTr="00AF6812">
        <w:trPr>
          <w:trHeight w:val="267"/>
        </w:trPr>
        <w:tc>
          <w:tcPr>
            <w:tcW w:w="672" w:type="dxa"/>
          </w:tcPr>
          <w:p w14:paraId="66AC33A9" w14:textId="77777777" w:rsidR="007C54C4" w:rsidRDefault="007C54C4" w:rsidP="0009148B">
            <w:r>
              <w:t>440.</w:t>
            </w:r>
          </w:p>
        </w:tc>
        <w:tc>
          <w:tcPr>
            <w:tcW w:w="1590" w:type="dxa"/>
          </w:tcPr>
          <w:p w14:paraId="7746BA60" w14:textId="77777777" w:rsidR="007C54C4" w:rsidRDefault="007C54C4" w:rsidP="0009148B">
            <w:r>
              <w:t>2024-04-18</w:t>
            </w:r>
          </w:p>
        </w:tc>
        <w:tc>
          <w:tcPr>
            <w:tcW w:w="8722" w:type="dxa"/>
          </w:tcPr>
          <w:p w14:paraId="6F68E8DD" w14:textId="77777777" w:rsidR="007C54C4" w:rsidRDefault="007C54C4" w:rsidP="0009148B">
            <w:r w:rsidRPr="00B77B31">
              <w:t xml:space="preserve">Bijlage 3. </w:t>
            </w:r>
            <w:proofErr w:type="spellStart"/>
            <w:r w:rsidRPr="00B77B31">
              <w:t>Def</w:t>
            </w:r>
            <w:proofErr w:type="spellEnd"/>
            <w:r w:rsidRPr="00B77B31">
              <w:t xml:space="preserve"> verweer inzake Wijnen apr 24</w:t>
            </w:r>
          </w:p>
        </w:tc>
        <w:tc>
          <w:tcPr>
            <w:tcW w:w="3328" w:type="dxa"/>
          </w:tcPr>
          <w:p w14:paraId="26BA4705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1C989C7D" w14:textId="77777777" w:rsidTr="00AF6812">
        <w:trPr>
          <w:trHeight w:val="267"/>
        </w:trPr>
        <w:tc>
          <w:tcPr>
            <w:tcW w:w="672" w:type="dxa"/>
          </w:tcPr>
          <w:p w14:paraId="589973CF" w14:textId="77777777" w:rsidR="007C54C4" w:rsidRDefault="007C54C4" w:rsidP="0009148B">
            <w:r>
              <w:t>441.</w:t>
            </w:r>
          </w:p>
        </w:tc>
        <w:tc>
          <w:tcPr>
            <w:tcW w:w="1590" w:type="dxa"/>
          </w:tcPr>
          <w:p w14:paraId="11FCB8C6" w14:textId="77777777" w:rsidR="007C54C4" w:rsidRDefault="007C54C4" w:rsidP="0009148B">
            <w:r>
              <w:t>2024-05-08</w:t>
            </w:r>
          </w:p>
        </w:tc>
        <w:tc>
          <w:tcPr>
            <w:tcW w:w="8722" w:type="dxa"/>
          </w:tcPr>
          <w:p w14:paraId="27493EFA" w14:textId="77777777" w:rsidR="007C54C4" w:rsidRDefault="007C54C4" w:rsidP="0009148B">
            <w:r w:rsidRPr="00B77B31">
              <w:t>Bijlage 4. Aanvullend verweer Wijnen mei 24</w:t>
            </w:r>
          </w:p>
        </w:tc>
        <w:tc>
          <w:tcPr>
            <w:tcW w:w="3328" w:type="dxa"/>
          </w:tcPr>
          <w:p w14:paraId="4001B564" w14:textId="77777777" w:rsidR="007C54C4" w:rsidRDefault="00AF5D27" w:rsidP="0009148B">
            <w:r>
              <w:t>Artikel 5.1, tweede lid, onder e, van de Wet open overheid</w:t>
            </w:r>
          </w:p>
        </w:tc>
      </w:tr>
      <w:tr w:rsidR="007C54C4" w14:paraId="243A0A2C" w14:textId="77777777" w:rsidTr="00AF6812">
        <w:trPr>
          <w:trHeight w:val="267"/>
        </w:trPr>
        <w:tc>
          <w:tcPr>
            <w:tcW w:w="672" w:type="dxa"/>
          </w:tcPr>
          <w:p w14:paraId="25B8351D" w14:textId="77777777" w:rsidR="007C54C4" w:rsidRDefault="007C54C4" w:rsidP="00C818D8">
            <w:r>
              <w:t>442.</w:t>
            </w:r>
          </w:p>
        </w:tc>
        <w:tc>
          <w:tcPr>
            <w:tcW w:w="1590" w:type="dxa"/>
          </w:tcPr>
          <w:p w14:paraId="26DA5AE0" w14:textId="77777777" w:rsidR="007C54C4" w:rsidRDefault="007C54C4" w:rsidP="00C818D8">
            <w:r>
              <w:t>2024-04-03</w:t>
            </w:r>
          </w:p>
        </w:tc>
        <w:tc>
          <w:tcPr>
            <w:tcW w:w="8722" w:type="dxa"/>
          </w:tcPr>
          <w:p w14:paraId="21DD05D7" w14:textId="77777777" w:rsidR="007C54C4" w:rsidRDefault="007C54C4" w:rsidP="00C818D8">
            <w:r w:rsidRPr="00B77B31">
              <w:t xml:space="preserve">Bijlage 5. </w:t>
            </w:r>
            <w:proofErr w:type="spellStart"/>
            <w:r w:rsidRPr="00B77B31">
              <w:t>Wnb</w:t>
            </w:r>
            <w:proofErr w:type="spellEnd"/>
            <w:r w:rsidRPr="00B77B31">
              <w:t xml:space="preserve"> Controlerapport Wijnen</w:t>
            </w:r>
          </w:p>
        </w:tc>
        <w:tc>
          <w:tcPr>
            <w:tcW w:w="3328" w:type="dxa"/>
          </w:tcPr>
          <w:p w14:paraId="3735C101" w14:textId="77777777" w:rsidR="007C54C4" w:rsidRDefault="00AF5D27" w:rsidP="00C818D8">
            <w:r>
              <w:t>Artikel 5.1, tweede lid, onder e, van de Wet open overheid</w:t>
            </w:r>
          </w:p>
        </w:tc>
      </w:tr>
      <w:tr w:rsidR="007C54C4" w14:paraId="4C7CCBE9" w14:textId="77777777" w:rsidTr="00AF6812">
        <w:trPr>
          <w:trHeight w:val="267"/>
        </w:trPr>
        <w:tc>
          <w:tcPr>
            <w:tcW w:w="672" w:type="dxa"/>
          </w:tcPr>
          <w:p w14:paraId="61A50669" w14:textId="77777777" w:rsidR="007C54C4" w:rsidRDefault="007C54C4" w:rsidP="00C818D8">
            <w:r>
              <w:t>443.</w:t>
            </w:r>
          </w:p>
        </w:tc>
        <w:tc>
          <w:tcPr>
            <w:tcW w:w="1590" w:type="dxa"/>
          </w:tcPr>
          <w:p w14:paraId="12F3CE7A" w14:textId="77777777" w:rsidR="007C54C4" w:rsidRDefault="007C54C4" w:rsidP="00C818D8">
            <w:r>
              <w:t>2024-04-17</w:t>
            </w:r>
          </w:p>
        </w:tc>
        <w:tc>
          <w:tcPr>
            <w:tcW w:w="8722" w:type="dxa"/>
          </w:tcPr>
          <w:p w14:paraId="2E44DA1D" w14:textId="77777777" w:rsidR="007C54C4" w:rsidRDefault="007C54C4" w:rsidP="00C818D8">
            <w:r w:rsidRPr="00B77B31">
              <w:t>Bijlage 6. AERIUS-berekening beoogd</w:t>
            </w:r>
          </w:p>
        </w:tc>
        <w:tc>
          <w:tcPr>
            <w:tcW w:w="3328" w:type="dxa"/>
          </w:tcPr>
          <w:p w14:paraId="2270626E" w14:textId="77777777" w:rsidR="007C54C4" w:rsidRDefault="00E96BB8" w:rsidP="00C818D8">
            <w:r>
              <w:t>Integraal openbaar</w:t>
            </w:r>
          </w:p>
        </w:tc>
      </w:tr>
      <w:tr w:rsidR="007C54C4" w14:paraId="001F519C" w14:textId="77777777" w:rsidTr="00AF6812">
        <w:trPr>
          <w:trHeight w:val="267"/>
        </w:trPr>
        <w:tc>
          <w:tcPr>
            <w:tcW w:w="672" w:type="dxa"/>
          </w:tcPr>
          <w:p w14:paraId="6AA77B17" w14:textId="77777777" w:rsidR="007C54C4" w:rsidRDefault="007C54C4" w:rsidP="00C818D8">
            <w:r>
              <w:t>444.</w:t>
            </w:r>
          </w:p>
        </w:tc>
        <w:tc>
          <w:tcPr>
            <w:tcW w:w="1590" w:type="dxa"/>
          </w:tcPr>
          <w:p w14:paraId="362A0C34" w14:textId="77777777" w:rsidR="007C54C4" w:rsidRDefault="007C54C4" w:rsidP="00C818D8">
            <w:r>
              <w:t>2024-04-17</w:t>
            </w:r>
          </w:p>
        </w:tc>
        <w:tc>
          <w:tcPr>
            <w:tcW w:w="8722" w:type="dxa"/>
          </w:tcPr>
          <w:p w14:paraId="0623017C" w14:textId="77777777" w:rsidR="007C54C4" w:rsidRDefault="007C54C4" w:rsidP="00C818D8">
            <w:r w:rsidRPr="00B77B31">
              <w:t xml:space="preserve">Bijlage 7. </w:t>
            </w:r>
            <w:proofErr w:type="spellStart"/>
            <w:r w:rsidRPr="00B77B31">
              <w:t>AERIUS_randeffect_projectberekening</w:t>
            </w:r>
            <w:proofErr w:type="spellEnd"/>
          </w:p>
        </w:tc>
        <w:tc>
          <w:tcPr>
            <w:tcW w:w="3328" w:type="dxa"/>
          </w:tcPr>
          <w:p w14:paraId="07FC9651" w14:textId="77777777" w:rsidR="007C54C4" w:rsidRDefault="00E96BB8" w:rsidP="00C818D8">
            <w:r>
              <w:t>Integraal openbaar</w:t>
            </w:r>
          </w:p>
        </w:tc>
      </w:tr>
      <w:tr w:rsidR="007C54C4" w14:paraId="1BF51DFD" w14:textId="77777777" w:rsidTr="00AF6812">
        <w:trPr>
          <w:trHeight w:val="267"/>
        </w:trPr>
        <w:tc>
          <w:tcPr>
            <w:tcW w:w="672" w:type="dxa"/>
          </w:tcPr>
          <w:p w14:paraId="4C8A7948" w14:textId="77777777" w:rsidR="007C54C4" w:rsidRDefault="007C54C4" w:rsidP="00C818D8">
            <w:r>
              <w:t>445.</w:t>
            </w:r>
          </w:p>
        </w:tc>
        <w:tc>
          <w:tcPr>
            <w:tcW w:w="1590" w:type="dxa"/>
          </w:tcPr>
          <w:p w14:paraId="775B8E0E" w14:textId="77777777" w:rsidR="007C54C4" w:rsidRDefault="007C54C4" w:rsidP="00C818D8">
            <w:r>
              <w:t>2023-12-20</w:t>
            </w:r>
          </w:p>
        </w:tc>
        <w:tc>
          <w:tcPr>
            <w:tcW w:w="8722" w:type="dxa"/>
          </w:tcPr>
          <w:p w14:paraId="0E65A194" w14:textId="77777777" w:rsidR="007C54C4" w:rsidRDefault="007C54C4" w:rsidP="00C818D8">
            <w:r w:rsidRPr="00B77B31">
              <w:t>Bijlage ingediend beroep tegen positieve weigering</w:t>
            </w:r>
          </w:p>
        </w:tc>
        <w:tc>
          <w:tcPr>
            <w:tcW w:w="3328" w:type="dxa"/>
          </w:tcPr>
          <w:p w14:paraId="6BF47338" w14:textId="77777777" w:rsidR="007C54C4" w:rsidRDefault="00AF5D27" w:rsidP="00C818D8">
            <w:r>
              <w:t>Artikel 5.1, tweede lid, onder e, van de Wet open overheid</w:t>
            </w:r>
          </w:p>
        </w:tc>
      </w:tr>
      <w:tr w:rsidR="007C54C4" w14:paraId="4D6C7649" w14:textId="77777777" w:rsidTr="00AF6812">
        <w:trPr>
          <w:trHeight w:val="267"/>
        </w:trPr>
        <w:tc>
          <w:tcPr>
            <w:tcW w:w="672" w:type="dxa"/>
          </w:tcPr>
          <w:p w14:paraId="258C2317" w14:textId="77777777" w:rsidR="007C54C4" w:rsidRDefault="007C54C4" w:rsidP="00C818D8">
            <w:r>
              <w:t>446.</w:t>
            </w:r>
          </w:p>
        </w:tc>
        <w:tc>
          <w:tcPr>
            <w:tcW w:w="1590" w:type="dxa"/>
          </w:tcPr>
          <w:p w14:paraId="0C2AFB55" w14:textId="77777777" w:rsidR="007C54C4" w:rsidRDefault="007C54C4" w:rsidP="00C818D8">
            <w:r>
              <w:t>2023-12-24</w:t>
            </w:r>
          </w:p>
        </w:tc>
        <w:tc>
          <w:tcPr>
            <w:tcW w:w="8722" w:type="dxa"/>
          </w:tcPr>
          <w:p w14:paraId="67F8946A" w14:textId="77777777" w:rsidR="007C54C4" w:rsidRDefault="007C54C4" w:rsidP="00C818D8">
            <w:r w:rsidRPr="00B77B31">
              <w:t>Handhavingsverzoek per post</w:t>
            </w:r>
          </w:p>
        </w:tc>
        <w:tc>
          <w:tcPr>
            <w:tcW w:w="3328" w:type="dxa"/>
          </w:tcPr>
          <w:p w14:paraId="46628A9D" w14:textId="77777777" w:rsidR="007C54C4" w:rsidRDefault="00AF5D27" w:rsidP="00C818D8">
            <w:r>
              <w:t>Artikel 5.1, tweede lid, onder e, van de Wet open overheid</w:t>
            </w:r>
          </w:p>
        </w:tc>
      </w:tr>
      <w:tr w:rsidR="007C54C4" w14:paraId="0C11B61A" w14:textId="77777777" w:rsidTr="00AF6812">
        <w:trPr>
          <w:trHeight w:val="267"/>
        </w:trPr>
        <w:tc>
          <w:tcPr>
            <w:tcW w:w="672" w:type="dxa"/>
          </w:tcPr>
          <w:p w14:paraId="5502B2C6" w14:textId="77777777" w:rsidR="007C54C4" w:rsidRDefault="007C54C4" w:rsidP="00C818D8">
            <w:r>
              <w:t>447.</w:t>
            </w:r>
          </w:p>
        </w:tc>
        <w:tc>
          <w:tcPr>
            <w:tcW w:w="1590" w:type="dxa"/>
          </w:tcPr>
          <w:p w14:paraId="6391311E" w14:textId="77777777" w:rsidR="007C54C4" w:rsidRDefault="007C54C4" w:rsidP="00C818D8">
            <w:r>
              <w:t>2025-05-27</w:t>
            </w:r>
          </w:p>
        </w:tc>
        <w:tc>
          <w:tcPr>
            <w:tcW w:w="8722" w:type="dxa"/>
          </w:tcPr>
          <w:p w14:paraId="541627E9" w14:textId="77777777" w:rsidR="007C54C4" w:rsidRDefault="007C54C4" w:rsidP="00C818D8">
            <w:r w:rsidRPr="00B77B31">
              <w:t>GS brief BOB_01</w:t>
            </w:r>
          </w:p>
        </w:tc>
        <w:tc>
          <w:tcPr>
            <w:tcW w:w="3328" w:type="dxa"/>
          </w:tcPr>
          <w:p w14:paraId="7105F194" w14:textId="77777777" w:rsidR="007C54C4" w:rsidRDefault="00AF5D27" w:rsidP="00C818D8">
            <w:r>
              <w:t>Artikel 5.1, tweede lid, onder e, van de Wet open overheid</w:t>
            </w:r>
          </w:p>
        </w:tc>
      </w:tr>
      <w:tr w:rsidR="007C54C4" w14:paraId="46EEDE6B" w14:textId="77777777" w:rsidTr="00AF6812">
        <w:trPr>
          <w:trHeight w:val="267"/>
        </w:trPr>
        <w:tc>
          <w:tcPr>
            <w:tcW w:w="672" w:type="dxa"/>
          </w:tcPr>
          <w:p w14:paraId="1E83B653" w14:textId="77777777" w:rsidR="007C54C4" w:rsidRDefault="007C54C4" w:rsidP="002A4B79">
            <w:r>
              <w:t>448.</w:t>
            </w:r>
          </w:p>
        </w:tc>
        <w:tc>
          <w:tcPr>
            <w:tcW w:w="1590" w:type="dxa"/>
          </w:tcPr>
          <w:p w14:paraId="3DF64E71" w14:textId="77777777" w:rsidR="007C54C4" w:rsidRDefault="007C54C4" w:rsidP="002A4B79">
            <w:r>
              <w:t>2025-05-27</w:t>
            </w:r>
          </w:p>
        </w:tc>
        <w:tc>
          <w:tcPr>
            <w:tcW w:w="8722" w:type="dxa"/>
          </w:tcPr>
          <w:p w14:paraId="2D2C190C" w14:textId="77777777" w:rsidR="007C54C4" w:rsidRDefault="007C54C4" w:rsidP="002A4B79">
            <w:r w:rsidRPr="00B77B31">
              <w:t xml:space="preserve">BOB </w:t>
            </w:r>
            <w:proofErr w:type="spellStart"/>
            <w:r w:rsidRPr="00B77B31">
              <w:t>tav</w:t>
            </w:r>
            <w:proofErr w:type="spellEnd"/>
            <w:r w:rsidRPr="00B77B31">
              <w:t xml:space="preserve"> drie HH-verzoeken Peelvenen</w:t>
            </w:r>
          </w:p>
        </w:tc>
        <w:tc>
          <w:tcPr>
            <w:tcW w:w="3328" w:type="dxa"/>
          </w:tcPr>
          <w:p w14:paraId="0FC9AC97" w14:textId="77777777" w:rsidR="007C54C4" w:rsidRDefault="00AF5D27" w:rsidP="002A4B79">
            <w:r>
              <w:t>Artikel 5.1, tweede lid, onder e, van de Wet open overheid</w:t>
            </w:r>
          </w:p>
        </w:tc>
      </w:tr>
      <w:tr w:rsidR="007C54C4" w14:paraId="4350621B" w14:textId="77777777" w:rsidTr="00AF6812">
        <w:trPr>
          <w:trHeight w:val="267"/>
        </w:trPr>
        <w:tc>
          <w:tcPr>
            <w:tcW w:w="672" w:type="dxa"/>
          </w:tcPr>
          <w:p w14:paraId="54D7863D" w14:textId="77777777" w:rsidR="007C54C4" w:rsidRDefault="007C54C4" w:rsidP="002A4B79">
            <w:r>
              <w:t>449.</w:t>
            </w:r>
          </w:p>
        </w:tc>
        <w:tc>
          <w:tcPr>
            <w:tcW w:w="1590" w:type="dxa"/>
          </w:tcPr>
          <w:p w14:paraId="6B45A40E" w14:textId="77777777" w:rsidR="007C54C4" w:rsidRDefault="007C54C4" w:rsidP="002A4B79">
            <w:r>
              <w:t>2024-12-17</w:t>
            </w:r>
          </w:p>
        </w:tc>
        <w:tc>
          <w:tcPr>
            <w:tcW w:w="8722" w:type="dxa"/>
          </w:tcPr>
          <w:p w14:paraId="69B39B61" w14:textId="77777777" w:rsidR="007C54C4" w:rsidRDefault="007C54C4" w:rsidP="002A4B79">
            <w:r w:rsidRPr="00B77B31">
              <w:t>GS brief HH-verzoeken Peelvenen dec 24</w:t>
            </w:r>
          </w:p>
        </w:tc>
        <w:tc>
          <w:tcPr>
            <w:tcW w:w="3328" w:type="dxa"/>
          </w:tcPr>
          <w:p w14:paraId="2A5CC077" w14:textId="77777777" w:rsidR="007C54C4" w:rsidRDefault="00AF5D27" w:rsidP="002A4B79">
            <w:r>
              <w:t>Artikel 5.1, tweede lid, onder e, van de Wet open overheid</w:t>
            </w:r>
          </w:p>
        </w:tc>
      </w:tr>
      <w:tr w:rsidR="007C54C4" w14:paraId="6384C9DA" w14:textId="77777777" w:rsidTr="00AF6812">
        <w:trPr>
          <w:trHeight w:val="267"/>
        </w:trPr>
        <w:tc>
          <w:tcPr>
            <w:tcW w:w="672" w:type="dxa"/>
          </w:tcPr>
          <w:p w14:paraId="7DD08D95" w14:textId="77777777" w:rsidR="007C54C4" w:rsidRDefault="007C54C4" w:rsidP="002A4B79">
            <w:r>
              <w:t>450.</w:t>
            </w:r>
          </w:p>
        </w:tc>
        <w:tc>
          <w:tcPr>
            <w:tcW w:w="1590" w:type="dxa"/>
          </w:tcPr>
          <w:p w14:paraId="44D47CEC" w14:textId="77777777" w:rsidR="007C54C4" w:rsidRDefault="007C54C4" w:rsidP="002A4B79">
            <w:r>
              <w:t>2024-12-17</w:t>
            </w:r>
          </w:p>
        </w:tc>
        <w:tc>
          <w:tcPr>
            <w:tcW w:w="8722" w:type="dxa"/>
          </w:tcPr>
          <w:p w14:paraId="26C943E0" w14:textId="77777777" w:rsidR="007C54C4" w:rsidRDefault="007C54C4" w:rsidP="002A4B79">
            <w:r w:rsidRPr="00B77B31">
              <w:t>GS besluit HH-verzoeken Peelvenen dec 24</w:t>
            </w:r>
          </w:p>
        </w:tc>
        <w:tc>
          <w:tcPr>
            <w:tcW w:w="3328" w:type="dxa"/>
          </w:tcPr>
          <w:p w14:paraId="123DAF8F" w14:textId="77777777" w:rsidR="007C54C4" w:rsidRDefault="00AF5D27" w:rsidP="002A4B79">
            <w:r>
              <w:t>Artikel 5.1, tweede lid, onder e, van de Wet open overheid</w:t>
            </w:r>
          </w:p>
        </w:tc>
      </w:tr>
      <w:tr w:rsidR="007C54C4" w14:paraId="13523333" w14:textId="77777777" w:rsidTr="00AF6812">
        <w:trPr>
          <w:trHeight w:val="267"/>
        </w:trPr>
        <w:tc>
          <w:tcPr>
            <w:tcW w:w="672" w:type="dxa"/>
          </w:tcPr>
          <w:p w14:paraId="7840A647" w14:textId="77777777" w:rsidR="007C54C4" w:rsidRDefault="007C54C4" w:rsidP="002A4B79">
            <w:r>
              <w:t>451.</w:t>
            </w:r>
          </w:p>
        </w:tc>
        <w:tc>
          <w:tcPr>
            <w:tcW w:w="1590" w:type="dxa"/>
          </w:tcPr>
          <w:p w14:paraId="6337FC2F" w14:textId="77777777" w:rsidR="007C54C4" w:rsidRDefault="007C54C4" w:rsidP="002A4B79">
            <w:r>
              <w:t>2025-04-28</w:t>
            </w:r>
          </w:p>
        </w:tc>
        <w:tc>
          <w:tcPr>
            <w:tcW w:w="8722" w:type="dxa"/>
          </w:tcPr>
          <w:p w14:paraId="75D283CB" w14:textId="77777777" w:rsidR="007C54C4" w:rsidRDefault="007C54C4" w:rsidP="002A4B79">
            <w:r w:rsidRPr="00B77B31">
              <w:t>Bijlage 1. Z17 Advies</w:t>
            </w:r>
          </w:p>
        </w:tc>
        <w:tc>
          <w:tcPr>
            <w:tcW w:w="3328" w:type="dxa"/>
          </w:tcPr>
          <w:p w14:paraId="2816F217" w14:textId="77777777" w:rsidR="007C54C4" w:rsidRDefault="00AF5D27" w:rsidP="002A4B79">
            <w:r>
              <w:t>Artikel 5.1, tweede lid, onder e, van de Wet open overheid</w:t>
            </w:r>
          </w:p>
        </w:tc>
      </w:tr>
      <w:tr w:rsidR="007C54C4" w14:paraId="5846651C" w14:textId="77777777" w:rsidTr="00AF6812">
        <w:trPr>
          <w:trHeight w:val="267"/>
        </w:trPr>
        <w:tc>
          <w:tcPr>
            <w:tcW w:w="672" w:type="dxa"/>
          </w:tcPr>
          <w:p w14:paraId="5382F302" w14:textId="77777777" w:rsidR="007C54C4" w:rsidRDefault="007C54C4" w:rsidP="002A4B79">
            <w:r>
              <w:t>452.</w:t>
            </w:r>
          </w:p>
        </w:tc>
        <w:tc>
          <w:tcPr>
            <w:tcW w:w="1590" w:type="dxa"/>
          </w:tcPr>
          <w:p w14:paraId="61B17881" w14:textId="77777777" w:rsidR="007C54C4" w:rsidRDefault="007C54C4" w:rsidP="002A4B79">
            <w:r>
              <w:t>2025-03-31</w:t>
            </w:r>
          </w:p>
        </w:tc>
        <w:tc>
          <w:tcPr>
            <w:tcW w:w="8722" w:type="dxa"/>
          </w:tcPr>
          <w:p w14:paraId="7068D277" w14:textId="77777777" w:rsidR="007C54C4" w:rsidRDefault="007C54C4" w:rsidP="002A4B79">
            <w:r w:rsidRPr="00B77B31">
              <w:t>Bijlage 2. Z17 Verslag hoorzitting</w:t>
            </w:r>
          </w:p>
        </w:tc>
        <w:tc>
          <w:tcPr>
            <w:tcW w:w="3328" w:type="dxa"/>
          </w:tcPr>
          <w:p w14:paraId="005F04C3" w14:textId="77777777" w:rsidR="007C54C4" w:rsidRDefault="00AF5D27" w:rsidP="002A4B79">
            <w:r>
              <w:t>Artikel 5.1, tweede lid, onder e, van de Wet open overheid</w:t>
            </w:r>
          </w:p>
        </w:tc>
      </w:tr>
      <w:tr w:rsidR="007C54C4" w14:paraId="60197CEF" w14:textId="77777777" w:rsidTr="00AF6812">
        <w:trPr>
          <w:trHeight w:val="267"/>
        </w:trPr>
        <w:tc>
          <w:tcPr>
            <w:tcW w:w="672" w:type="dxa"/>
          </w:tcPr>
          <w:p w14:paraId="1FA1CCD3" w14:textId="77777777" w:rsidR="007C54C4" w:rsidRDefault="007C54C4" w:rsidP="002A4B79">
            <w:r>
              <w:lastRenderedPageBreak/>
              <w:t>453.</w:t>
            </w:r>
          </w:p>
        </w:tc>
        <w:tc>
          <w:tcPr>
            <w:tcW w:w="1590" w:type="dxa"/>
          </w:tcPr>
          <w:p w14:paraId="1D3B80DD" w14:textId="77777777" w:rsidR="007C54C4" w:rsidRDefault="007C54C4" w:rsidP="002A4B79">
            <w:r>
              <w:t>2025-03-18</w:t>
            </w:r>
          </w:p>
        </w:tc>
        <w:tc>
          <w:tcPr>
            <w:tcW w:w="8722" w:type="dxa"/>
          </w:tcPr>
          <w:p w14:paraId="0ECB5955" w14:textId="77777777" w:rsidR="007C54C4" w:rsidRDefault="007C54C4" w:rsidP="002A4B79">
            <w:r w:rsidRPr="00B77B31">
              <w:t>Bijlage 3. Verweerschrift inzake Z17</w:t>
            </w:r>
          </w:p>
        </w:tc>
        <w:tc>
          <w:tcPr>
            <w:tcW w:w="3328" w:type="dxa"/>
          </w:tcPr>
          <w:p w14:paraId="2A2ECA74" w14:textId="77777777" w:rsidR="007C54C4" w:rsidRDefault="00AF5D27" w:rsidP="002A4B79">
            <w:r>
              <w:t>Artikel 5.1, tweede lid, onder e, van de Wet open overheid</w:t>
            </w:r>
          </w:p>
        </w:tc>
      </w:tr>
      <w:tr w:rsidR="007C54C4" w14:paraId="08885423" w14:textId="77777777" w:rsidTr="00AF6812">
        <w:trPr>
          <w:trHeight w:val="267"/>
        </w:trPr>
        <w:tc>
          <w:tcPr>
            <w:tcW w:w="672" w:type="dxa"/>
          </w:tcPr>
          <w:p w14:paraId="4CDAD0E3" w14:textId="77777777" w:rsidR="007C54C4" w:rsidRDefault="007C54C4" w:rsidP="002A4B79">
            <w:r>
              <w:t>454.</w:t>
            </w:r>
          </w:p>
        </w:tc>
        <w:tc>
          <w:tcPr>
            <w:tcW w:w="1590" w:type="dxa"/>
          </w:tcPr>
          <w:p w14:paraId="018C7C2B" w14:textId="77777777" w:rsidR="007C54C4" w:rsidRDefault="007C54C4" w:rsidP="002A4B79">
            <w:r>
              <w:t>2023-03-01</w:t>
            </w:r>
          </w:p>
        </w:tc>
        <w:tc>
          <w:tcPr>
            <w:tcW w:w="8722" w:type="dxa"/>
          </w:tcPr>
          <w:p w14:paraId="05844016" w14:textId="77777777" w:rsidR="007C54C4" w:rsidRDefault="007C54C4" w:rsidP="002A4B79">
            <w:r w:rsidRPr="00B77B31">
              <w:t>Handhavingsverzoek 1 maart 2023</w:t>
            </w:r>
          </w:p>
        </w:tc>
        <w:tc>
          <w:tcPr>
            <w:tcW w:w="3328" w:type="dxa"/>
          </w:tcPr>
          <w:p w14:paraId="3D9B43E4" w14:textId="77777777" w:rsidR="007C54C4" w:rsidRDefault="00AF5D27" w:rsidP="002A4B79">
            <w:r>
              <w:t>Artikel 5.1, tweede lid, onder e, van de Wet open overheid</w:t>
            </w:r>
          </w:p>
        </w:tc>
      </w:tr>
      <w:tr w:rsidR="007C54C4" w14:paraId="3FD16B3A" w14:textId="77777777" w:rsidTr="00AF6812">
        <w:trPr>
          <w:trHeight w:val="267"/>
        </w:trPr>
        <w:tc>
          <w:tcPr>
            <w:tcW w:w="672" w:type="dxa"/>
          </w:tcPr>
          <w:p w14:paraId="71106FD2" w14:textId="77777777" w:rsidR="007C54C4" w:rsidRDefault="007C54C4" w:rsidP="002A4B79">
            <w:r>
              <w:t>455.</w:t>
            </w:r>
          </w:p>
        </w:tc>
        <w:tc>
          <w:tcPr>
            <w:tcW w:w="1590" w:type="dxa"/>
          </w:tcPr>
          <w:p w14:paraId="1E9EB278" w14:textId="77777777" w:rsidR="007C54C4" w:rsidRDefault="007C54C4" w:rsidP="002A4B79">
            <w:r>
              <w:t>2023-02-24</w:t>
            </w:r>
          </w:p>
        </w:tc>
        <w:tc>
          <w:tcPr>
            <w:tcW w:w="8722" w:type="dxa"/>
          </w:tcPr>
          <w:p w14:paraId="49315DB7" w14:textId="77777777" w:rsidR="007C54C4" w:rsidRDefault="007C54C4" w:rsidP="002A4B79">
            <w:r w:rsidRPr="00B77B31">
              <w:t>Handhavingsverzoek 24 februari 2023 deel 2</w:t>
            </w:r>
          </w:p>
        </w:tc>
        <w:tc>
          <w:tcPr>
            <w:tcW w:w="3328" w:type="dxa"/>
          </w:tcPr>
          <w:p w14:paraId="05E51132" w14:textId="77777777" w:rsidR="007C54C4" w:rsidRDefault="00AF5D27" w:rsidP="002A4B79">
            <w:r>
              <w:t>Artikel 5.1, tweede lid, onder e, van de Wet open overheid</w:t>
            </w:r>
          </w:p>
        </w:tc>
      </w:tr>
      <w:tr w:rsidR="007C54C4" w14:paraId="2E44EB1E" w14:textId="77777777" w:rsidTr="00AF6812">
        <w:trPr>
          <w:trHeight w:val="267"/>
        </w:trPr>
        <w:tc>
          <w:tcPr>
            <w:tcW w:w="672" w:type="dxa"/>
          </w:tcPr>
          <w:p w14:paraId="600B7586" w14:textId="77777777" w:rsidR="007C54C4" w:rsidRDefault="007C54C4" w:rsidP="002A4B79">
            <w:r>
              <w:t>457.</w:t>
            </w:r>
          </w:p>
        </w:tc>
        <w:tc>
          <w:tcPr>
            <w:tcW w:w="1590" w:type="dxa"/>
          </w:tcPr>
          <w:p w14:paraId="32A86D46" w14:textId="77777777" w:rsidR="007C54C4" w:rsidRDefault="007C54C4" w:rsidP="002A4B79">
            <w:r>
              <w:t>2023-09-27</w:t>
            </w:r>
          </w:p>
        </w:tc>
        <w:tc>
          <w:tcPr>
            <w:tcW w:w="8722" w:type="dxa"/>
          </w:tcPr>
          <w:p w14:paraId="0274D6DF" w14:textId="77777777" w:rsidR="007C54C4" w:rsidRDefault="007C54C4" w:rsidP="002A4B79">
            <w:r w:rsidRPr="00B77B31">
              <w:t>Controlerapport sep 23 Rouwet_03</w:t>
            </w:r>
          </w:p>
        </w:tc>
        <w:tc>
          <w:tcPr>
            <w:tcW w:w="3328" w:type="dxa"/>
          </w:tcPr>
          <w:p w14:paraId="5763E494" w14:textId="77777777" w:rsidR="007C54C4" w:rsidRDefault="00AF5D27" w:rsidP="002A4B79">
            <w:r>
              <w:t>Artikel 5.1, tweede lid, onder e, van de Wet open overheid</w:t>
            </w:r>
          </w:p>
        </w:tc>
      </w:tr>
      <w:tr w:rsidR="007C54C4" w14:paraId="604D776A" w14:textId="77777777" w:rsidTr="00AF6812">
        <w:trPr>
          <w:trHeight w:val="267"/>
        </w:trPr>
        <w:tc>
          <w:tcPr>
            <w:tcW w:w="672" w:type="dxa"/>
          </w:tcPr>
          <w:p w14:paraId="24FCB737" w14:textId="77777777" w:rsidR="007C54C4" w:rsidRDefault="007C54C4" w:rsidP="002A4B79">
            <w:r>
              <w:t>458.</w:t>
            </w:r>
          </w:p>
        </w:tc>
        <w:tc>
          <w:tcPr>
            <w:tcW w:w="1590" w:type="dxa"/>
          </w:tcPr>
          <w:p w14:paraId="0E0D803E" w14:textId="77777777" w:rsidR="007C54C4" w:rsidRDefault="007C54C4" w:rsidP="002A4B79">
            <w:r>
              <w:t>2024-10-08</w:t>
            </w:r>
          </w:p>
        </w:tc>
        <w:tc>
          <w:tcPr>
            <w:tcW w:w="8722" w:type="dxa"/>
          </w:tcPr>
          <w:p w14:paraId="36FD7409" w14:textId="77777777" w:rsidR="007C54C4" w:rsidRDefault="007C54C4" w:rsidP="002A4B79">
            <w:r w:rsidRPr="00B77B31">
              <w:t>GS brief LOD Fer Rouwet_01</w:t>
            </w:r>
          </w:p>
        </w:tc>
        <w:tc>
          <w:tcPr>
            <w:tcW w:w="3328" w:type="dxa"/>
          </w:tcPr>
          <w:p w14:paraId="345948E0" w14:textId="77777777" w:rsidR="007C54C4" w:rsidRDefault="00AF5D27" w:rsidP="002A4B79">
            <w:r>
              <w:t>Artikel 5.1, tweede lid, onder e, van de Wet open overheid</w:t>
            </w:r>
          </w:p>
        </w:tc>
      </w:tr>
      <w:tr w:rsidR="007C54C4" w14:paraId="1778ACA3" w14:textId="77777777" w:rsidTr="00AF6812">
        <w:trPr>
          <w:trHeight w:val="267"/>
        </w:trPr>
        <w:tc>
          <w:tcPr>
            <w:tcW w:w="672" w:type="dxa"/>
          </w:tcPr>
          <w:p w14:paraId="16EB06A3" w14:textId="77777777" w:rsidR="007C54C4" w:rsidRDefault="007C54C4" w:rsidP="002A4B79">
            <w:r>
              <w:t>459.</w:t>
            </w:r>
          </w:p>
        </w:tc>
        <w:tc>
          <w:tcPr>
            <w:tcW w:w="1590" w:type="dxa"/>
          </w:tcPr>
          <w:p w14:paraId="516A489F" w14:textId="77777777" w:rsidR="007C54C4" w:rsidRDefault="007C54C4" w:rsidP="002A4B79">
            <w:r>
              <w:t>2024-10-08</w:t>
            </w:r>
          </w:p>
        </w:tc>
        <w:tc>
          <w:tcPr>
            <w:tcW w:w="8722" w:type="dxa"/>
          </w:tcPr>
          <w:p w14:paraId="7570D872" w14:textId="77777777" w:rsidR="007C54C4" w:rsidRDefault="007C54C4" w:rsidP="002A4B79">
            <w:r w:rsidRPr="00B77B31">
              <w:t>GS besluit LOD Fer Rouwet okt 2024_01</w:t>
            </w:r>
          </w:p>
        </w:tc>
        <w:tc>
          <w:tcPr>
            <w:tcW w:w="3328" w:type="dxa"/>
          </w:tcPr>
          <w:p w14:paraId="052C81B5" w14:textId="77777777" w:rsidR="007C54C4" w:rsidRDefault="00AF5D27" w:rsidP="002A4B79">
            <w:r>
              <w:t>Artikel 5.1, tweede lid, onder e, van de Wet open overheid</w:t>
            </w:r>
          </w:p>
        </w:tc>
      </w:tr>
      <w:tr w:rsidR="007C54C4" w14:paraId="696FE430" w14:textId="77777777" w:rsidTr="00AF6812">
        <w:trPr>
          <w:trHeight w:val="267"/>
        </w:trPr>
        <w:tc>
          <w:tcPr>
            <w:tcW w:w="672" w:type="dxa"/>
          </w:tcPr>
          <w:p w14:paraId="0B839F51" w14:textId="77777777" w:rsidR="007C54C4" w:rsidRDefault="007C54C4" w:rsidP="002A4B79">
            <w:r>
              <w:t>460.</w:t>
            </w:r>
          </w:p>
        </w:tc>
        <w:tc>
          <w:tcPr>
            <w:tcW w:w="1590" w:type="dxa"/>
          </w:tcPr>
          <w:p w14:paraId="53839F72" w14:textId="77777777" w:rsidR="007C54C4" w:rsidRDefault="007C54C4" w:rsidP="002A4B79">
            <w:r>
              <w:t>2025-01-29</w:t>
            </w:r>
          </w:p>
        </w:tc>
        <w:tc>
          <w:tcPr>
            <w:tcW w:w="8722" w:type="dxa"/>
          </w:tcPr>
          <w:p w14:paraId="7B88BB04" w14:textId="77777777" w:rsidR="007C54C4" w:rsidRDefault="007C54C4" w:rsidP="002A4B79">
            <w:r w:rsidRPr="00B77B31">
              <w:t>GS besluit tot afwijzing handhavingsverzoeken m.b.t. water</w:t>
            </w:r>
          </w:p>
        </w:tc>
        <w:tc>
          <w:tcPr>
            <w:tcW w:w="3328" w:type="dxa"/>
          </w:tcPr>
          <w:p w14:paraId="477B8A27" w14:textId="77777777" w:rsidR="007C54C4" w:rsidRDefault="00AF5D27" w:rsidP="002A4B79">
            <w:r>
              <w:t>Artikel 5.1, tweede lid, onder e, van de Wet open overheid</w:t>
            </w:r>
          </w:p>
        </w:tc>
      </w:tr>
      <w:tr w:rsidR="007C54C4" w14:paraId="4B3926A6" w14:textId="77777777" w:rsidTr="00AF6812">
        <w:trPr>
          <w:trHeight w:val="267"/>
        </w:trPr>
        <w:tc>
          <w:tcPr>
            <w:tcW w:w="672" w:type="dxa"/>
          </w:tcPr>
          <w:p w14:paraId="04920678" w14:textId="77777777" w:rsidR="007C54C4" w:rsidRDefault="007C54C4" w:rsidP="002A4B79">
            <w:r>
              <w:t>461.</w:t>
            </w:r>
          </w:p>
        </w:tc>
        <w:tc>
          <w:tcPr>
            <w:tcW w:w="1590" w:type="dxa"/>
          </w:tcPr>
          <w:p w14:paraId="710ED4D3" w14:textId="77777777" w:rsidR="007C54C4" w:rsidRDefault="007C54C4" w:rsidP="002A4B79">
            <w:r>
              <w:t>2025-06-24</w:t>
            </w:r>
          </w:p>
        </w:tc>
        <w:tc>
          <w:tcPr>
            <w:tcW w:w="8722" w:type="dxa"/>
          </w:tcPr>
          <w:p w14:paraId="61079B6F" w14:textId="77777777" w:rsidR="007C54C4" w:rsidRDefault="007C54C4" w:rsidP="002A4B79">
            <w:r w:rsidRPr="00B77B31">
              <w:t>GS brief BOB Z29_01</w:t>
            </w:r>
          </w:p>
        </w:tc>
        <w:tc>
          <w:tcPr>
            <w:tcW w:w="3328" w:type="dxa"/>
          </w:tcPr>
          <w:p w14:paraId="7BE2EA08" w14:textId="77777777" w:rsidR="007C54C4" w:rsidRDefault="00AF5D27" w:rsidP="002A4B79">
            <w:r>
              <w:t>Artikel 5.1, tweede lid, onder e, van de Wet open overheid</w:t>
            </w:r>
          </w:p>
        </w:tc>
      </w:tr>
      <w:tr w:rsidR="007C54C4" w14:paraId="3183EDB9" w14:textId="77777777" w:rsidTr="00AF6812">
        <w:trPr>
          <w:trHeight w:val="267"/>
        </w:trPr>
        <w:tc>
          <w:tcPr>
            <w:tcW w:w="672" w:type="dxa"/>
          </w:tcPr>
          <w:p w14:paraId="6A8C7DF4" w14:textId="77777777" w:rsidR="007C54C4" w:rsidRDefault="007C54C4" w:rsidP="002A4B79">
            <w:r>
              <w:t>462.</w:t>
            </w:r>
          </w:p>
        </w:tc>
        <w:tc>
          <w:tcPr>
            <w:tcW w:w="1590" w:type="dxa"/>
          </w:tcPr>
          <w:p w14:paraId="2AC8D6B4" w14:textId="77777777" w:rsidR="007C54C4" w:rsidRDefault="007C54C4" w:rsidP="002A4B79">
            <w:r>
              <w:t>2025-06-24</w:t>
            </w:r>
          </w:p>
        </w:tc>
        <w:tc>
          <w:tcPr>
            <w:tcW w:w="8722" w:type="dxa"/>
          </w:tcPr>
          <w:p w14:paraId="75E181CB" w14:textId="77777777" w:rsidR="007C54C4" w:rsidRDefault="007C54C4" w:rsidP="002A4B79">
            <w:r w:rsidRPr="00B77B31">
              <w:t>Beslissing op bezwaar tweetal HH verzoeken_01</w:t>
            </w:r>
          </w:p>
        </w:tc>
        <w:tc>
          <w:tcPr>
            <w:tcW w:w="3328" w:type="dxa"/>
          </w:tcPr>
          <w:p w14:paraId="673D30BF" w14:textId="77777777" w:rsidR="007C54C4" w:rsidRDefault="00AF5D27" w:rsidP="002A4B79">
            <w:r>
              <w:t>Artikel 5.1, tweede lid, onder e, van de Wet open overheid</w:t>
            </w:r>
          </w:p>
        </w:tc>
      </w:tr>
      <w:tr w:rsidR="007C54C4" w14:paraId="4B252616" w14:textId="77777777" w:rsidTr="00AF6812">
        <w:trPr>
          <w:trHeight w:val="267"/>
        </w:trPr>
        <w:tc>
          <w:tcPr>
            <w:tcW w:w="672" w:type="dxa"/>
          </w:tcPr>
          <w:p w14:paraId="2D439FFC" w14:textId="77777777" w:rsidR="007C54C4" w:rsidRDefault="007C54C4" w:rsidP="002A4B79">
            <w:r>
              <w:t>463.</w:t>
            </w:r>
          </w:p>
        </w:tc>
        <w:tc>
          <w:tcPr>
            <w:tcW w:w="1590" w:type="dxa"/>
          </w:tcPr>
          <w:p w14:paraId="165D4EDB" w14:textId="77777777" w:rsidR="007C54C4" w:rsidRDefault="007C54C4" w:rsidP="002A4B79">
            <w:r>
              <w:t>2024-06-24</w:t>
            </w:r>
          </w:p>
        </w:tc>
        <w:tc>
          <w:tcPr>
            <w:tcW w:w="8722" w:type="dxa"/>
          </w:tcPr>
          <w:p w14:paraId="14A6E5E7" w14:textId="77777777" w:rsidR="007C54C4" w:rsidRDefault="007C54C4" w:rsidP="002A4B79">
            <w:r w:rsidRPr="00B77B31">
              <w:t>Bijlage 1 WOO verzoek aan Waterschap</w:t>
            </w:r>
          </w:p>
        </w:tc>
        <w:tc>
          <w:tcPr>
            <w:tcW w:w="3328" w:type="dxa"/>
          </w:tcPr>
          <w:p w14:paraId="61CE8730" w14:textId="77777777" w:rsidR="007C54C4" w:rsidRDefault="00AF5D27" w:rsidP="002A4B79">
            <w:r>
              <w:t>Artikel 5.1, tweede lid, onder e, van de Wet open overheid</w:t>
            </w:r>
          </w:p>
        </w:tc>
      </w:tr>
      <w:tr w:rsidR="007C54C4" w14:paraId="0298DE00" w14:textId="77777777" w:rsidTr="00AF6812">
        <w:trPr>
          <w:trHeight w:val="267"/>
        </w:trPr>
        <w:tc>
          <w:tcPr>
            <w:tcW w:w="672" w:type="dxa"/>
          </w:tcPr>
          <w:p w14:paraId="6B32F82D" w14:textId="77777777" w:rsidR="007C54C4" w:rsidRDefault="007C54C4" w:rsidP="002A4B79">
            <w:r>
              <w:t>464.</w:t>
            </w:r>
          </w:p>
        </w:tc>
        <w:tc>
          <w:tcPr>
            <w:tcW w:w="1590" w:type="dxa"/>
          </w:tcPr>
          <w:p w14:paraId="1D67BC8D" w14:textId="77777777" w:rsidR="007C54C4" w:rsidRDefault="007C54C4" w:rsidP="002A4B79">
            <w:r>
              <w:t>2025-06-04</w:t>
            </w:r>
          </w:p>
        </w:tc>
        <w:tc>
          <w:tcPr>
            <w:tcW w:w="8722" w:type="dxa"/>
          </w:tcPr>
          <w:p w14:paraId="2FB93DC6" w14:textId="77777777" w:rsidR="007C54C4" w:rsidRDefault="007C54C4" w:rsidP="002A4B79">
            <w:r w:rsidRPr="00B77B31">
              <w:t>Bijlage 1. Z29 Advies</w:t>
            </w:r>
          </w:p>
        </w:tc>
        <w:tc>
          <w:tcPr>
            <w:tcW w:w="3328" w:type="dxa"/>
          </w:tcPr>
          <w:p w14:paraId="70839285" w14:textId="77777777" w:rsidR="007C54C4" w:rsidRDefault="00AF5D27" w:rsidP="002A4B79">
            <w:r>
              <w:t>Artikel 5.1, tweede lid, onder e, van de Wet open overheid</w:t>
            </w:r>
          </w:p>
        </w:tc>
      </w:tr>
      <w:tr w:rsidR="007C54C4" w14:paraId="728B030E" w14:textId="77777777" w:rsidTr="00AF6812">
        <w:trPr>
          <w:trHeight w:val="267"/>
        </w:trPr>
        <w:tc>
          <w:tcPr>
            <w:tcW w:w="672" w:type="dxa"/>
          </w:tcPr>
          <w:p w14:paraId="3D8945D8" w14:textId="77777777" w:rsidR="007C54C4" w:rsidRDefault="007C54C4" w:rsidP="002A4B79">
            <w:r>
              <w:t>465.</w:t>
            </w:r>
          </w:p>
        </w:tc>
        <w:tc>
          <w:tcPr>
            <w:tcW w:w="1590" w:type="dxa"/>
          </w:tcPr>
          <w:p w14:paraId="564950E0" w14:textId="77777777" w:rsidR="007C54C4" w:rsidRDefault="007C54C4" w:rsidP="002A4B79">
            <w:r>
              <w:t>2024-04-18</w:t>
            </w:r>
          </w:p>
        </w:tc>
        <w:tc>
          <w:tcPr>
            <w:tcW w:w="8722" w:type="dxa"/>
          </w:tcPr>
          <w:p w14:paraId="55B09750" w14:textId="77777777" w:rsidR="007C54C4" w:rsidRDefault="007C54C4" w:rsidP="002A4B79">
            <w:r w:rsidRPr="00B77B31">
              <w:t>Bijlage 2 Ongeregistreerde beregeningsputten</w:t>
            </w:r>
          </w:p>
        </w:tc>
        <w:tc>
          <w:tcPr>
            <w:tcW w:w="3328" w:type="dxa"/>
          </w:tcPr>
          <w:p w14:paraId="72A9AE27" w14:textId="77777777" w:rsidR="007C54C4" w:rsidRDefault="00AF5D27" w:rsidP="002A4B79">
            <w:r>
              <w:t>Artikel 5.1, tweede lid, onder e, van de Wet open overheid</w:t>
            </w:r>
          </w:p>
        </w:tc>
      </w:tr>
      <w:tr w:rsidR="007C54C4" w14:paraId="3938A007" w14:textId="77777777" w:rsidTr="00AF6812">
        <w:trPr>
          <w:trHeight w:val="267"/>
        </w:trPr>
        <w:tc>
          <w:tcPr>
            <w:tcW w:w="672" w:type="dxa"/>
          </w:tcPr>
          <w:p w14:paraId="5A0117B6" w14:textId="77777777" w:rsidR="007C54C4" w:rsidRDefault="007C54C4" w:rsidP="002A4B79">
            <w:r>
              <w:t>466.</w:t>
            </w:r>
          </w:p>
        </w:tc>
        <w:tc>
          <w:tcPr>
            <w:tcW w:w="1590" w:type="dxa"/>
          </w:tcPr>
          <w:p w14:paraId="76F7830C" w14:textId="77777777" w:rsidR="007C54C4" w:rsidRDefault="007C54C4" w:rsidP="002A4B79">
            <w:r>
              <w:t>2025-05-13</w:t>
            </w:r>
          </w:p>
        </w:tc>
        <w:tc>
          <w:tcPr>
            <w:tcW w:w="8722" w:type="dxa"/>
          </w:tcPr>
          <w:p w14:paraId="106B4CB6" w14:textId="77777777" w:rsidR="007C54C4" w:rsidRDefault="007C54C4" w:rsidP="002A4B79">
            <w:r w:rsidRPr="00B77B31">
              <w:t>Bijlage 2. Verweer bezwaar kenmerk Z29</w:t>
            </w:r>
          </w:p>
        </w:tc>
        <w:tc>
          <w:tcPr>
            <w:tcW w:w="3328" w:type="dxa"/>
          </w:tcPr>
          <w:p w14:paraId="7F6AA493" w14:textId="77777777" w:rsidR="007C54C4" w:rsidRDefault="00AF5D27" w:rsidP="002A4B79">
            <w:r>
              <w:t>Artikel 5.1, tweede lid, onder e, van de Wet open overheid</w:t>
            </w:r>
          </w:p>
        </w:tc>
      </w:tr>
      <w:tr w:rsidR="007C54C4" w14:paraId="4436F1B8" w14:textId="77777777" w:rsidTr="00AF6812">
        <w:trPr>
          <w:trHeight w:val="267"/>
        </w:trPr>
        <w:tc>
          <w:tcPr>
            <w:tcW w:w="672" w:type="dxa"/>
          </w:tcPr>
          <w:p w14:paraId="4C5FF380" w14:textId="77777777" w:rsidR="007C54C4" w:rsidRDefault="007C54C4" w:rsidP="002A4B79">
            <w:r>
              <w:t>467.</w:t>
            </w:r>
          </w:p>
        </w:tc>
        <w:tc>
          <w:tcPr>
            <w:tcW w:w="1590" w:type="dxa"/>
          </w:tcPr>
          <w:p w14:paraId="180D4FDE" w14:textId="77777777" w:rsidR="007C54C4" w:rsidRDefault="007C54C4" w:rsidP="002A4B79">
            <w:r>
              <w:t>2024-05-29</w:t>
            </w:r>
          </w:p>
        </w:tc>
        <w:tc>
          <w:tcPr>
            <w:tcW w:w="8722" w:type="dxa"/>
          </w:tcPr>
          <w:p w14:paraId="51BDAD5F" w14:textId="77777777" w:rsidR="007C54C4" w:rsidRDefault="007C54C4" w:rsidP="002A4B79">
            <w:r w:rsidRPr="00B77B31">
              <w:t>Bijlage 3 Besluit van Waterschap op WOO verzoek</w:t>
            </w:r>
          </w:p>
        </w:tc>
        <w:tc>
          <w:tcPr>
            <w:tcW w:w="3328" w:type="dxa"/>
          </w:tcPr>
          <w:p w14:paraId="74B0F86A" w14:textId="77777777" w:rsidR="007C54C4" w:rsidRDefault="00AF5D27" w:rsidP="002A4B79">
            <w:r>
              <w:t>Artikel 5.1, tweede lid, onder e, van de Wet open overheid</w:t>
            </w:r>
          </w:p>
        </w:tc>
      </w:tr>
      <w:tr w:rsidR="007C54C4" w14:paraId="18C53218" w14:textId="77777777" w:rsidTr="00AF6812">
        <w:trPr>
          <w:trHeight w:val="267"/>
        </w:trPr>
        <w:tc>
          <w:tcPr>
            <w:tcW w:w="672" w:type="dxa"/>
          </w:tcPr>
          <w:p w14:paraId="0AE3F963" w14:textId="77777777" w:rsidR="007C54C4" w:rsidRDefault="007C54C4" w:rsidP="002A4B79">
            <w:r>
              <w:t>468.</w:t>
            </w:r>
          </w:p>
        </w:tc>
        <w:tc>
          <w:tcPr>
            <w:tcW w:w="1590" w:type="dxa"/>
          </w:tcPr>
          <w:p w14:paraId="66E300C3" w14:textId="77777777" w:rsidR="007C54C4" w:rsidRDefault="007C54C4" w:rsidP="002A4B79">
            <w:r>
              <w:t>2024-11-13</w:t>
            </w:r>
          </w:p>
        </w:tc>
        <w:tc>
          <w:tcPr>
            <w:tcW w:w="8722" w:type="dxa"/>
          </w:tcPr>
          <w:p w14:paraId="2DA122B7" w14:textId="77777777" w:rsidR="007C54C4" w:rsidRDefault="007C54C4" w:rsidP="002A4B79">
            <w:r w:rsidRPr="00B77B31">
              <w:t xml:space="preserve">Doorzending HH-verzoek </w:t>
            </w:r>
            <w:proofErr w:type="spellStart"/>
            <w:r w:rsidRPr="00B77B31">
              <w:t>ogv</w:t>
            </w:r>
            <w:proofErr w:type="spellEnd"/>
            <w:r w:rsidRPr="00B77B31">
              <w:t xml:space="preserve"> 2.3 </w:t>
            </w:r>
            <w:proofErr w:type="spellStart"/>
            <w:r w:rsidRPr="00B77B31">
              <w:t>Awb</w:t>
            </w:r>
            <w:proofErr w:type="spellEnd"/>
          </w:p>
        </w:tc>
        <w:tc>
          <w:tcPr>
            <w:tcW w:w="3328" w:type="dxa"/>
          </w:tcPr>
          <w:p w14:paraId="19BD9336" w14:textId="77777777" w:rsidR="007C54C4" w:rsidRDefault="00AF5D27" w:rsidP="002A4B79">
            <w:r>
              <w:t>Artikel 5.1, tweede lid, onder e, van de Wet open overheid</w:t>
            </w:r>
          </w:p>
        </w:tc>
      </w:tr>
      <w:tr w:rsidR="007C54C4" w14:paraId="4104F539" w14:textId="77777777" w:rsidTr="00AF6812">
        <w:trPr>
          <w:trHeight w:val="267"/>
        </w:trPr>
        <w:tc>
          <w:tcPr>
            <w:tcW w:w="672" w:type="dxa"/>
          </w:tcPr>
          <w:p w14:paraId="601F9464" w14:textId="77777777" w:rsidR="007C54C4" w:rsidRDefault="007C54C4" w:rsidP="002A4B79">
            <w:r>
              <w:lastRenderedPageBreak/>
              <w:t>469.</w:t>
            </w:r>
          </w:p>
        </w:tc>
        <w:tc>
          <w:tcPr>
            <w:tcW w:w="1590" w:type="dxa"/>
          </w:tcPr>
          <w:p w14:paraId="368C99B8" w14:textId="77777777" w:rsidR="007C54C4" w:rsidRDefault="007C54C4" w:rsidP="002A4B79">
            <w:r>
              <w:t>2024-09-16</w:t>
            </w:r>
          </w:p>
        </w:tc>
        <w:tc>
          <w:tcPr>
            <w:tcW w:w="8722" w:type="dxa"/>
          </w:tcPr>
          <w:p w14:paraId="4AF1F612" w14:textId="77777777" w:rsidR="007C54C4" w:rsidRDefault="007C54C4" w:rsidP="002A4B79">
            <w:r w:rsidRPr="00B77B31">
              <w:t>Handhavingsverzoek 13 ongeregistreerde beregeningsputten</w:t>
            </w:r>
          </w:p>
        </w:tc>
        <w:tc>
          <w:tcPr>
            <w:tcW w:w="3328" w:type="dxa"/>
          </w:tcPr>
          <w:p w14:paraId="3F79DC4B" w14:textId="77777777" w:rsidR="007C54C4" w:rsidRDefault="00AF5D27" w:rsidP="002A4B79">
            <w:r>
              <w:t>Artikel 5.1, tweede lid, onder e, van de Wet open overheid</w:t>
            </w:r>
          </w:p>
        </w:tc>
      </w:tr>
      <w:tr w:rsidR="007C54C4" w14:paraId="1A519EAF" w14:textId="77777777" w:rsidTr="00AF6812">
        <w:trPr>
          <w:trHeight w:val="267"/>
        </w:trPr>
        <w:tc>
          <w:tcPr>
            <w:tcW w:w="672" w:type="dxa"/>
          </w:tcPr>
          <w:p w14:paraId="76406C96" w14:textId="77777777" w:rsidR="007C54C4" w:rsidRDefault="007C54C4" w:rsidP="002A4B79">
            <w:r>
              <w:t>470.</w:t>
            </w:r>
          </w:p>
        </w:tc>
        <w:tc>
          <w:tcPr>
            <w:tcW w:w="1590" w:type="dxa"/>
          </w:tcPr>
          <w:p w14:paraId="2092B160" w14:textId="77777777" w:rsidR="007C54C4" w:rsidRDefault="007C54C4" w:rsidP="002A4B79">
            <w:r>
              <w:t>2024-09-16</w:t>
            </w:r>
          </w:p>
        </w:tc>
        <w:tc>
          <w:tcPr>
            <w:tcW w:w="8722" w:type="dxa"/>
          </w:tcPr>
          <w:p w14:paraId="36AB8585" w14:textId="77777777" w:rsidR="007C54C4" w:rsidRDefault="007C54C4" w:rsidP="002A4B79">
            <w:r w:rsidRPr="00B77B31">
              <w:t>Handhavingsverzoek 18 verplaatste beregeningsputten</w:t>
            </w:r>
          </w:p>
        </w:tc>
        <w:tc>
          <w:tcPr>
            <w:tcW w:w="3328" w:type="dxa"/>
          </w:tcPr>
          <w:p w14:paraId="6D2E0A64" w14:textId="77777777" w:rsidR="007C54C4" w:rsidRDefault="00AF5D27" w:rsidP="002A4B79">
            <w:r>
              <w:t>Artikel 5.1, tweede lid, onder e, van de Wet open overheid</w:t>
            </w:r>
          </w:p>
        </w:tc>
      </w:tr>
      <w:tr w:rsidR="007C54C4" w14:paraId="0B34F619" w14:textId="77777777" w:rsidTr="00AF6812">
        <w:trPr>
          <w:trHeight w:val="267"/>
        </w:trPr>
        <w:tc>
          <w:tcPr>
            <w:tcW w:w="672" w:type="dxa"/>
          </w:tcPr>
          <w:p w14:paraId="484158E5" w14:textId="77777777" w:rsidR="007C54C4" w:rsidRDefault="007C54C4" w:rsidP="002A4B79">
            <w:r>
              <w:t>471.</w:t>
            </w:r>
          </w:p>
        </w:tc>
        <w:tc>
          <w:tcPr>
            <w:tcW w:w="1590" w:type="dxa"/>
          </w:tcPr>
          <w:p w14:paraId="0DFC214F" w14:textId="77777777" w:rsidR="007C54C4" w:rsidRDefault="007C54C4" w:rsidP="002A4B79">
            <w:r>
              <w:t>2025-02-14</w:t>
            </w:r>
          </w:p>
        </w:tc>
        <w:tc>
          <w:tcPr>
            <w:tcW w:w="8722" w:type="dxa"/>
          </w:tcPr>
          <w:p w14:paraId="1C969E8E" w14:textId="77777777" w:rsidR="007C54C4" w:rsidRDefault="007C54C4" w:rsidP="002A4B79">
            <w:r w:rsidRPr="00B77B31">
              <w:t>GS besluit tot afwijzing handhavingsverzoek m.b.t. drainage Ospel</w:t>
            </w:r>
          </w:p>
        </w:tc>
        <w:tc>
          <w:tcPr>
            <w:tcW w:w="3328" w:type="dxa"/>
          </w:tcPr>
          <w:p w14:paraId="594D72AB" w14:textId="77777777" w:rsidR="007C54C4" w:rsidRDefault="00AF5D27" w:rsidP="002A4B79">
            <w:r>
              <w:t>Artikel 5.1, tweede lid, onder e, van de Wet open overheid</w:t>
            </w:r>
          </w:p>
        </w:tc>
      </w:tr>
      <w:tr w:rsidR="007C54C4" w14:paraId="6C9AE71A" w14:textId="77777777" w:rsidTr="00AF6812">
        <w:trPr>
          <w:trHeight w:val="267"/>
        </w:trPr>
        <w:tc>
          <w:tcPr>
            <w:tcW w:w="672" w:type="dxa"/>
          </w:tcPr>
          <w:p w14:paraId="09D1C6BF" w14:textId="77777777" w:rsidR="007C54C4" w:rsidRDefault="007C54C4" w:rsidP="002A4B79">
            <w:r>
              <w:t>472.</w:t>
            </w:r>
          </w:p>
        </w:tc>
        <w:tc>
          <w:tcPr>
            <w:tcW w:w="1590" w:type="dxa"/>
          </w:tcPr>
          <w:p w14:paraId="4FC24090" w14:textId="77777777" w:rsidR="007C54C4" w:rsidRDefault="007C54C4" w:rsidP="002A4B79">
            <w:r>
              <w:t>2025-09-02</w:t>
            </w:r>
          </w:p>
        </w:tc>
        <w:tc>
          <w:tcPr>
            <w:tcW w:w="8722" w:type="dxa"/>
          </w:tcPr>
          <w:p w14:paraId="6A33B079" w14:textId="77777777" w:rsidR="007C54C4" w:rsidRDefault="007C54C4" w:rsidP="002A4B79">
            <w:r w:rsidRPr="00B77B31">
              <w:t>GS brief BOB</w:t>
            </w:r>
          </w:p>
        </w:tc>
        <w:tc>
          <w:tcPr>
            <w:tcW w:w="3328" w:type="dxa"/>
          </w:tcPr>
          <w:p w14:paraId="5C05FBD4" w14:textId="77777777" w:rsidR="007C54C4" w:rsidRDefault="00AF5D27" w:rsidP="002A4B79">
            <w:r>
              <w:t>Artikel 5.1, tweede lid, onder e, van de Wet open overheid</w:t>
            </w:r>
          </w:p>
        </w:tc>
      </w:tr>
      <w:tr w:rsidR="007C54C4" w14:paraId="6FA3802A" w14:textId="77777777" w:rsidTr="00AF6812">
        <w:trPr>
          <w:trHeight w:val="267"/>
        </w:trPr>
        <w:tc>
          <w:tcPr>
            <w:tcW w:w="672" w:type="dxa"/>
          </w:tcPr>
          <w:p w14:paraId="0DA0D0A7" w14:textId="77777777" w:rsidR="007C54C4" w:rsidRDefault="007C54C4" w:rsidP="002A4B79">
            <w:r>
              <w:t>473.</w:t>
            </w:r>
          </w:p>
        </w:tc>
        <w:tc>
          <w:tcPr>
            <w:tcW w:w="1590" w:type="dxa"/>
          </w:tcPr>
          <w:p w14:paraId="6D71420D" w14:textId="77777777" w:rsidR="007C54C4" w:rsidRDefault="007C54C4" w:rsidP="002A4B79">
            <w:r>
              <w:t>2025-09-02</w:t>
            </w:r>
          </w:p>
        </w:tc>
        <w:tc>
          <w:tcPr>
            <w:tcW w:w="8722" w:type="dxa"/>
          </w:tcPr>
          <w:p w14:paraId="2CFFCD15" w14:textId="77777777" w:rsidR="007C54C4" w:rsidRDefault="007C54C4" w:rsidP="002A4B79">
            <w:r w:rsidRPr="00B77B31">
              <w:t>Beslissing op bezwaar m.b.t. drainage Ospel_01</w:t>
            </w:r>
          </w:p>
        </w:tc>
        <w:tc>
          <w:tcPr>
            <w:tcW w:w="3328" w:type="dxa"/>
          </w:tcPr>
          <w:p w14:paraId="6C6B68E1" w14:textId="77777777" w:rsidR="007C54C4" w:rsidRDefault="00AF5D27" w:rsidP="002A4B79">
            <w:r>
              <w:t>Artikel 5.1, tweede lid, onder e, van de Wet open overheid</w:t>
            </w:r>
          </w:p>
        </w:tc>
      </w:tr>
      <w:tr w:rsidR="007C54C4" w14:paraId="488394AB" w14:textId="77777777" w:rsidTr="00AF6812">
        <w:trPr>
          <w:trHeight w:val="267"/>
        </w:trPr>
        <w:tc>
          <w:tcPr>
            <w:tcW w:w="672" w:type="dxa"/>
          </w:tcPr>
          <w:p w14:paraId="6E78B1FB" w14:textId="77777777" w:rsidR="007C54C4" w:rsidRDefault="007C54C4" w:rsidP="002A4B79">
            <w:r>
              <w:t>474.</w:t>
            </w:r>
          </w:p>
        </w:tc>
        <w:tc>
          <w:tcPr>
            <w:tcW w:w="1590" w:type="dxa"/>
          </w:tcPr>
          <w:p w14:paraId="2750EB96" w14:textId="77777777" w:rsidR="007C54C4" w:rsidRDefault="007C54C4" w:rsidP="002A4B79">
            <w:r>
              <w:t>2024-11-25</w:t>
            </w:r>
          </w:p>
        </w:tc>
        <w:tc>
          <w:tcPr>
            <w:tcW w:w="8722" w:type="dxa"/>
          </w:tcPr>
          <w:p w14:paraId="666AA7A4" w14:textId="77777777" w:rsidR="007C54C4" w:rsidRDefault="007C54C4" w:rsidP="002A4B79">
            <w:r w:rsidRPr="00B77B31">
              <w:t xml:space="preserve">bijlage 1 </w:t>
            </w:r>
            <w:proofErr w:type="spellStart"/>
            <w:r w:rsidRPr="00B77B31">
              <w:t>Handhavinqsverzoek</w:t>
            </w:r>
            <w:proofErr w:type="spellEnd"/>
            <w:r w:rsidRPr="00B77B31">
              <w:t xml:space="preserve"> aanleg drainagesysteem zonder Ow vergunning De Groote </w:t>
            </w:r>
            <w:proofErr w:type="spellStart"/>
            <w:r w:rsidRPr="00B77B31">
              <w:t>Pe</w:t>
            </w:r>
            <w:proofErr w:type="spellEnd"/>
          </w:p>
        </w:tc>
        <w:tc>
          <w:tcPr>
            <w:tcW w:w="3328" w:type="dxa"/>
          </w:tcPr>
          <w:p w14:paraId="24AE29BA" w14:textId="77777777" w:rsidR="007C54C4" w:rsidRDefault="00AF5D27" w:rsidP="002A4B79">
            <w:r>
              <w:t>Artikel 5.1, tweede lid, onder e, van de Wet open overheid</w:t>
            </w:r>
          </w:p>
        </w:tc>
      </w:tr>
      <w:tr w:rsidR="007C54C4" w14:paraId="26412844" w14:textId="77777777" w:rsidTr="00AF6812">
        <w:trPr>
          <w:trHeight w:val="267"/>
        </w:trPr>
        <w:tc>
          <w:tcPr>
            <w:tcW w:w="672" w:type="dxa"/>
          </w:tcPr>
          <w:p w14:paraId="7AEB44A0" w14:textId="77777777" w:rsidR="007C54C4" w:rsidRDefault="007C54C4" w:rsidP="002A4B79">
            <w:r>
              <w:t>475.</w:t>
            </w:r>
          </w:p>
        </w:tc>
        <w:tc>
          <w:tcPr>
            <w:tcW w:w="1590" w:type="dxa"/>
          </w:tcPr>
          <w:p w14:paraId="2EB4AC88" w14:textId="77777777" w:rsidR="007C54C4" w:rsidRDefault="007C54C4" w:rsidP="002A4B79">
            <w:r>
              <w:t>2025-06-17</w:t>
            </w:r>
          </w:p>
        </w:tc>
        <w:tc>
          <w:tcPr>
            <w:tcW w:w="8722" w:type="dxa"/>
          </w:tcPr>
          <w:p w14:paraId="644BA15D" w14:textId="77777777" w:rsidR="007C54C4" w:rsidRDefault="007C54C4" w:rsidP="002A4B79">
            <w:r w:rsidRPr="00B77B31">
              <w:t>Bijlage 1. Z35 Advies (1)</w:t>
            </w:r>
          </w:p>
        </w:tc>
        <w:tc>
          <w:tcPr>
            <w:tcW w:w="3328" w:type="dxa"/>
          </w:tcPr>
          <w:p w14:paraId="447A6352" w14:textId="77777777" w:rsidR="007C54C4" w:rsidRDefault="00AF5D27" w:rsidP="002A4B79">
            <w:r>
              <w:t>Artikel 5.1, tweede lid, onder e, van de Wet open overheid</w:t>
            </w:r>
          </w:p>
        </w:tc>
      </w:tr>
      <w:tr w:rsidR="007C54C4" w14:paraId="0A516908" w14:textId="77777777" w:rsidTr="00AF6812">
        <w:trPr>
          <w:trHeight w:val="267"/>
        </w:trPr>
        <w:tc>
          <w:tcPr>
            <w:tcW w:w="672" w:type="dxa"/>
          </w:tcPr>
          <w:p w14:paraId="2CB28CA0" w14:textId="77777777" w:rsidR="007C54C4" w:rsidRDefault="007C54C4" w:rsidP="002A4B79">
            <w:r>
              <w:t>476.</w:t>
            </w:r>
          </w:p>
        </w:tc>
        <w:tc>
          <w:tcPr>
            <w:tcW w:w="1590" w:type="dxa"/>
          </w:tcPr>
          <w:p w14:paraId="58C99A62" w14:textId="77777777" w:rsidR="007C54C4" w:rsidRDefault="007C54C4" w:rsidP="002A4B79">
            <w:r>
              <w:t>2025-01-22</w:t>
            </w:r>
          </w:p>
        </w:tc>
        <w:tc>
          <w:tcPr>
            <w:tcW w:w="8722" w:type="dxa"/>
          </w:tcPr>
          <w:p w14:paraId="49348DA6" w14:textId="77777777" w:rsidR="007C54C4" w:rsidRDefault="007C54C4" w:rsidP="002A4B79">
            <w:r w:rsidRPr="00B77B31">
              <w:t>Bijlage 2 Controlerapport</w:t>
            </w:r>
          </w:p>
        </w:tc>
        <w:tc>
          <w:tcPr>
            <w:tcW w:w="3328" w:type="dxa"/>
          </w:tcPr>
          <w:p w14:paraId="002AF04D" w14:textId="77777777" w:rsidR="007C54C4" w:rsidRDefault="00AF5D27" w:rsidP="002A4B79">
            <w:r>
              <w:t>Artikel 5.1, tweede lid, onder e, van de Wet open overheid</w:t>
            </w:r>
          </w:p>
        </w:tc>
      </w:tr>
      <w:tr w:rsidR="007C54C4" w14:paraId="7ABC59F7" w14:textId="77777777" w:rsidTr="00AF6812">
        <w:trPr>
          <w:trHeight w:val="267"/>
        </w:trPr>
        <w:tc>
          <w:tcPr>
            <w:tcW w:w="672" w:type="dxa"/>
          </w:tcPr>
          <w:p w14:paraId="70370E14" w14:textId="77777777" w:rsidR="007C54C4" w:rsidRDefault="007C54C4" w:rsidP="002A4B79">
            <w:r>
              <w:t>477.</w:t>
            </w:r>
          </w:p>
        </w:tc>
        <w:tc>
          <w:tcPr>
            <w:tcW w:w="1590" w:type="dxa"/>
          </w:tcPr>
          <w:p w14:paraId="0B240A00" w14:textId="77777777" w:rsidR="007C54C4" w:rsidRDefault="007C54C4" w:rsidP="002A4B79">
            <w:r>
              <w:t>2025-06-02</w:t>
            </w:r>
          </w:p>
        </w:tc>
        <w:tc>
          <w:tcPr>
            <w:tcW w:w="8722" w:type="dxa"/>
          </w:tcPr>
          <w:p w14:paraId="00A04632" w14:textId="77777777" w:rsidR="007C54C4" w:rsidRDefault="007C54C4" w:rsidP="002A4B79">
            <w:r w:rsidRPr="00B77B31">
              <w:t>Bijlage 2. Z35 Verslag hoorzitting (1)</w:t>
            </w:r>
          </w:p>
        </w:tc>
        <w:tc>
          <w:tcPr>
            <w:tcW w:w="3328" w:type="dxa"/>
          </w:tcPr>
          <w:p w14:paraId="1FB19560" w14:textId="77777777" w:rsidR="007C54C4" w:rsidRDefault="00AF5D27" w:rsidP="002A4B79">
            <w:r>
              <w:t>Artikel 5.1, tweede lid, onder e, van de Wet open overheid</w:t>
            </w:r>
          </w:p>
        </w:tc>
      </w:tr>
      <w:tr w:rsidR="007C54C4" w14:paraId="13115559" w14:textId="77777777" w:rsidTr="00AF6812">
        <w:trPr>
          <w:trHeight w:val="267"/>
        </w:trPr>
        <w:tc>
          <w:tcPr>
            <w:tcW w:w="672" w:type="dxa"/>
          </w:tcPr>
          <w:p w14:paraId="26D4591F" w14:textId="77777777" w:rsidR="007C54C4" w:rsidRDefault="007C54C4" w:rsidP="002A4B79">
            <w:r>
              <w:t>478.</w:t>
            </w:r>
          </w:p>
        </w:tc>
        <w:tc>
          <w:tcPr>
            <w:tcW w:w="1590" w:type="dxa"/>
          </w:tcPr>
          <w:p w14:paraId="3B6BCA36" w14:textId="77777777" w:rsidR="007C54C4" w:rsidRDefault="007C54C4" w:rsidP="002A4B79">
            <w:r>
              <w:t>2024-04-04</w:t>
            </w:r>
          </w:p>
        </w:tc>
        <w:tc>
          <w:tcPr>
            <w:tcW w:w="8722" w:type="dxa"/>
          </w:tcPr>
          <w:p w14:paraId="31394C30" w14:textId="77777777" w:rsidR="007C54C4" w:rsidRDefault="007C54C4" w:rsidP="002A4B79">
            <w:r w:rsidRPr="00B77B31">
              <w:t>bijlage 3 Verlenging beheerplan</w:t>
            </w:r>
          </w:p>
        </w:tc>
        <w:tc>
          <w:tcPr>
            <w:tcW w:w="3328" w:type="dxa"/>
          </w:tcPr>
          <w:p w14:paraId="7E2CADB8" w14:textId="77777777" w:rsidR="007C54C4" w:rsidRDefault="00AF5D27" w:rsidP="002A4B79">
            <w:r>
              <w:t>Artikel 5.1, tweede lid, onder e, van de Wet open overheid</w:t>
            </w:r>
          </w:p>
        </w:tc>
      </w:tr>
      <w:tr w:rsidR="007C54C4" w14:paraId="1AF77B56" w14:textId="77777777" w:rsidTr="00AF6812">
        <w:trPr>
          <w:trHeight w:val="267"/>
        </w:trPr>
        <w:tc>
          <w:tcPr>
            <w:tcW w:w="672" w:type="dxa"/>
          </w:tcPr>
          <w:p w14:paraId="1B03E138" w14:textId="77777777" w:rsidR="007C54C4" w:rsidRDefault="007C54C4" w:rsidP="002A4B79">
            <w:r>
              <w:t>479.</w:t>
            </w:r>
          </w:p>
        </w:tc>
        <w:tc>
          <w:tcPr>
            <w:tcW w:w="1590" w:type="dxa"/>
          </w:tcPr>
          <w:p w14:paraId="7EE3E96C" w14:textId="77777777" w:rsidR="007C54C4" w:rsidRDefault="007C54C4" w:rsidP="002A4B79">
            <w:r>
              <w:t>2025-05-09</w:t>
            </w:r>
          </w:p>
        </w:tc>
        <w:tc>
          <w:tcPr>
            <w:tcW w:w="8722" w:type="dxa"/>
          </w:tcPr>
          <w:p w14:paraId="087ECA66" w14:textId="77777777" w:rsidR="007C54C4" w:rsidRDefault="007C54C4" w:rsidP="002A4B79">
            <w:r w:rsidRPr="00B77B31">
              <w:t xml:space="preserve">Bijlage 3. Verweerschrift Z35 </w:t>
            </w:r>
            <w:proofErr w:type="spellStart"/>
            <w:r w:rsidRPr="00B77B31">
              <w:t>mbt</w:t>
            </w:r>
            <w:proofErr w:type="spellEnd"/>
            <w:r w:rsidRPr="00B77B31">
              <w:t xml:space="preserve"> drainage</w:t>
            </w:r>
          </w:p>
        </w:tc>
        <w:tc>
          <w:tcPr>
            <w:tcW w:w="3328" w:type="dxa"/>
          </w:tcPr>
          <w:p w14:paraId="03276FC5" w14:textId="77777777" w:rsidR="007C54C4" w:rsidRDefault="00AF5D27" w:rsidP="002A4B79">
            <w:r>
              <w:t>Artikel 5.1, tweede lid, onder e, van de Wet open overheid</w:t>
            </w:r>
          </w:p>
        </w:tc>
      </w:tr>
      <w:tr w:rsidR="007C54C4" w14:paraId="7D4A954C" w14:textId="77777777" w:rsidTr="00AF6812">
        <w:trPr>
          <w:trHeight w:val="267"/>
        </w:trPr>
        <w:tc>
          <w:tcPr>
            <w:tcW w:w="672" w:type="dxa"/>
          </w:tcPr>
          <w:p w14:paraId="23435083" w14:textId="77777777" w:rsidR="007C54C4" w:rsidRDefault="007C54C4" w:rsidP="002A4B79">
            <w:r>
              <w:t>481.</w:t>
            </w:r>
          </w:p>
        </w:tc>
        <w:tc>
          <w:tcPr>
            <w:tcW w:w="1590" w:type="dxa"/>
          </w:tcPr>
          <w:p w14:paraId="687479E5" w14:textId="77777777" w:rsidR="007C54C4" w:rsidRDefault="007C54C4" w:rsidP="002A4B79">
            <w:r>
              <w:t>2025-06-02</w:t>
            </w:r>
          </w:p>
        </w:tc>
        <w:tc>
          <w:tcPr>
            <w:tcW w:w="8722" w:type="dxa"/>
          </w:tcPr>
          <w:p w14:paraId="57752AE5" w14:textId="77777777" w:rsidR="007C54C4" w:rsidRDefault="007C54C4" w:rsidP="002A4B79">
            <w:r w:rsidRPr="00B77B31">
              <w:t>Bijlage 5. Verklaring WL peilstanden</w:t>
            </w:r>
          </w:p>
        </w:tc>
        <w:tc>
          <w:tcPr>
            <w:tcW w:w="3328" w:type="dxa"/>
          </w:tcPr>
          <w:p w14:paraId="44FB71D3" w14:textId="77777777" w:rsidR="007C54C4" w:rsidRDefault="00AF5D27" w:rsidP="002A4B79">
            <w:r>
              <w:t>Artikel 5.1, tweede lid, onder e, van de Wet open overheid</w:t>
            </w:r>
          </w:p>
        </w:tc>
      </w:tr>
      <w:tr w:rsidR="007C54C4" w14:paraId="7E9B881D" w14:textId="77777777" w:rsidTr="00AF6812">
        <w:trPr>
          <w:trHeight w:val="267"/>
        </w:trPr>
        <w:tc>
          <w:tcPr>
            <w:tcW w:w="672" w:type="dxa"/>
          </w:tcPr>
          <w:p w14:paraId="314E8929" w14:textId="77777777" w:rsidR="007C54C4" w:rsidRDefault="007C54C4" w:rsidP="002A4B79">
            <w:r>
              <w:t>482.</w:t>
            </w:r>
          </w:p>
        </w:tc>
        <w:tc>
          <w:tcPr>
            <w:tcW w:w="1590" w:type="dxa"/>
          </w:tcPr>
          <w:p w14:paraId="2CF0A9CF" w14:textId="77777777" w:rsidR="007C54C4" w:rsidRDefault="007C54C4" w:rsidP="002A4B79">
            <w:r>
              <w:t>2025-12-10</w:t>
            </w:r>
          </w:p>
        </w:tc>
        <w:tc>
          <w:tcPr>
            <w:tcW w:w="8722" w:type="dxa"/>
          </w:tcPr>
          <w:p w14:paraId="27AF41B8" w14:textId="77777777" w:rsidR="007C54C4" w:rsidRDefault="007C54C4" w:rsidP="002A4B79">
            <w:r w:rsidRPr="00B77B31">
              <w:t xml:space="preserve">Verstuurd GS besluit tot afwijzing verzoek </w:t>
            </w:r>
            <w:proofErr w:type="spellStart"/>
            <w:r w:rsidRPr="00B77B31">
              <w:t>Wiedestraat</w:t>
            </w:r>
            <w:proofErr w:type="spellEnd"/>
            <w:r w:rsidRPr="00B77B31">
              <w:t xml:space="preserve"> 11. Ow</w:t>
            </w:r>
          </w:p>
        </w:tc>
        <w:tc>
          <w:tcPr>
            <w:tcW w:w="3328" w:type="dxa"/>
          </w:tcPr>
          <w:p w14:paraId="0978E951" w14:textId="77777777" w:rsidR="007C54C4" w:rsidRDefault="00AF5D27" w:rsidP="002A4B79">
            <w:r>
              <w:t>Artikel 5.1, tweede lid, onder e, van de Wet open overheid</w:t>
            </w:r>
          </w:p>
        </w:tc>
      </w:tr>
      <w:tr w:rsidR="007C54C4" w:rsidRPr="00893C41" w14:paraId="3CB637D0" w14:textId="77777777" w:rsidTr="00AF6812">
        <w:trPr>
          <w:trHeight w:val="267"/>
        </w:trPr>
        <w:tc>
          <w:tcPr>
            <w:tcW w:w="672" w:type="dxa"/>
          </w:tcPr>
          <w:p w14:paraId="2FC1A983" w14:textId="77777777" w:rsidR="007C54C4" w:rsidRDefault="007C54C4" w:rsidP="002A4B79">
            <w:r>
              <w:t>483.</w:t>
            </w:r>
          </w:p>
        </w:tc>
        <w:tc>
          <w:tcPr>
            <w:tcW w:w="1590" w:type="dxa"/>
          </w:tcPr>
          <w:p w14:paraId="3390CC80" w14:textId="77777777" w:rsidR="007C54C4" w:rsidRDefault="007C54C4" w:rsidP="002A4B79">
            <w:r>
              <w:t>2025-11-03</w:t>
            </w:r>
          </w:p>
        </w:tc>
        <w:tc>
          <w:tcPr>
            <w:tcW w:w="8722" w:type="dxa"/>
          </w:tcPr>
          <w:p w14:paraId="55021008" w14:textId="77777777" w:rsidR="007C54C4" w:rsidRPr="00234723" w:rsidRDefault="007C54C4" w:rsidP="002A4B79">
            <w:pPr>
              <w:rPr>
                <w:lang w:val="fr-FR"/>
              </w:rPr>
            </w:pPr>
            <w:proofErr w:type="spellStart"/>
            <w:r w:rsidRPr="00234723">
              <w:rPr>
                <w:lang w:val="fr-FR"/>
              </w:rPr>
              <w:t>Bijlage</w:t>
            </w:r>
            <w:proofErr w:type="spellEnd"/>
            <w:r w:rsidRPr="00234723">
              <w:rPr>
                <w:lang w:val="fr-FR"/>
              </w:rPr>
              <w:t xml:space="preserve">. </w:t>
            </w:r>
            <w:proofErr w:type="spellStart"/>
            <w:r w:rsidRPr="00234723">
              <w:rPr>
                <w:lang w:val="fr-FR"/>
              </w:rPr>
              <w:t>Controlerapport</w:t>
            </w:r>
            <w:proofErr w:type="spellEnd"/>
            <w:r w:rsidRPr="00234723">
              <w:rPr>
                <w:lang w:val="fr-FR"/>
              </w:rPr>
              <w:t xml:space="preserve"> - Flora en </w:t>
            </w:r>
            <w:proofErr w:type="spellStart"/>
            <w:r w:rsidRPr="00234723">
              <w:rPr>
                <w:lang w:val="fr-FR"/>
              </w:rPr>
              <w:t>fauna</w:t>
            </w:r>
            <w:proofErr w:type="spellEnd"/>
          </w:p>
        </w:tc>
        <w:tc>
          <w:tcPr>
            <w:tcW w:w="3328" w:type="dxa"/>
          </w:tcPr>
          <w:p w14:paraId="4B2DF253" w14:textId="77777777" w:rsidR="007C54C4" w:rsidRPr="00EE131E" w:rsidRDefault="00AF5D27" w:rsidP="002A4B79">
            <w:r>
              <w:t>Artikel 5.1, tweede lid, onder e, van de Wet open overheid</w:t>
            </w:r>
          </w:p>
        </w:tc>
      </w:tr>
      <w:tr w:rsidR="007C54C4" w14:paraId="213BF362" w14:textId="77777777" w:rsidTr="00AF6812">
        <w:trPr>
          <w:trHeight w:val="267"/>
        </w:trPr>
        <w:tc>
          <w:tcPr>
            <w:tcW w:w="672" w:type="dxa"/>
          </w:tcPr>
          <w:p w14:paraId="3588025A" w14:textId="77777777" w:rsidR="007C54C4" w:rsidRDefault="007C54C4" w:rsidP="002A4B79">
            <w:r>
              <w:t>484.</w:t>
            </w:r>
          </w:p>
        </w:tc>
        <w:tc>
          <w:tcPr>
            <w:tcW w:w="1590" w:type="dxa"/>
          </w:tcPr>
          <w:p w14:paraId="3DCEFDBA" w14:textId="77777777" w:rsidR="007C54C4" w:rsidRDefault="007C54C4" w:rsidP="002A4B79">
            <w:r>
              <w:t>2025-09-23</w:t>
            </w:r>
          </w:p>
        </w:tc>
        <w:tc>
          <w:tcPr>
            <w:tcW w:w="8722" w:type="dxa"/>
          </w:tcPr>
          <w:p w14:paraId="48E8A9E7" w14:textId="77777777" w:rsidR="007C54C4" w:rsidRDefault="007C54C4" w:rsidP="002A4B79">
            <w:r w:rsidRPr="00B77B31">
              <w:t>Handhavingsverzoek</w:t>
            </w:r>
          </w:p>
        </w:tc>
        <w:tc>
          <w:tcPr>
            <w:tcW w:w="3328" w:type="dxa"/>
          </w:tcPr>
          <w:p w14:paraId="20CADAE3" w14:textId="77777777" w:rsidR="007C54C4" w:rsidRDefault="00AF5D27" w:rsidP="002A4B79">
            <w:r>
              <w:t>Artikel 5.1, tweede lid, onder e, van de Wet open overheid</w:t>
            </w:r>
          </w:p>
        </w:tc>
      </w:tr>
      <w:tr w:rsidR="007C54C4" w14:paraId="76C37354" w14:textId="77777777" w:rsidTr="00AF6812">
        <w:trPr>
          <w:trHeight w:val="267"/>
        </w:trPr>
        <w:tc>
          <w:tcPr>
            <w:tcW w:w="672" w:type="dxa"/>
          </w:tcPr>
          <w:p w14:paraId="13F4C3EE" w14:textId="77777777" w:rsidR="007C54C4" w:rsidRDefault="007C54C4" w:rsidP="002A4B79">
            <w:r>
              <w:lastRenderedPageBreak/>
              <w:t>485.</w:t>
            </w:r>
          </w:p>
        </w:tc>
        <w:tc>
          <w:tcPr>
            <w:tcW w:w="1590" w:type="dxa"/>
          </w:tcPr>
          <w:p w14:paraId="300D4652" w14:textId="77777777" w:rsidR="007C54C4" w:rsidRDefault="007C54C4" w:rsidP="002A4B79">
            <w:r>
              <w:t>2026-01-19</w:t>
            </w:r>
          </w:p>
        </w:tc>
        <w:tc>
          <w:tcPr>
            <w:tcW w:w="8722" w:type="dxa"/>
          </w:tcPr>
          <w:p w14:paraId="084F8EDC" w14:textId="77777777" w:rsidR="007C54C4" w:rsidRDefault="007C54C4" w:rsidP="002A4B79">
            <w:r w:rsidRPr="00B77B31">
              <w:t xml:space="preserve"> AERIUS_projectberekening_20260119153814_RvZEFdJFp6ue_Feitelijkeaangetroffensituatie10</w:t>
            </w:r>
          </w:p>
        </w:tc>
        <w:tc>
          <w:tcPr>
            <w:tcW w:w="3328" w:type="dxa"/>
          </w:tcPr>
          <w:p w14:paraId="6F2843F1" w14:textId="77777777" w:rsidR="007C54C4" w:rsidRDefault="00E96BB8" w:rsidP="002A4B79">
            <w:r>
              <w:t>Integraal openbaar</w:t>
            </w:r>
          </w:p>
        </w:tc>
      </w:tr>
      <w:tr w:rsidR="007C54C4" w14:paraId="59F020A9" w14:textId="77777777" w:rsidTr="00AF6812">
        <w:trPr>
          <w:trHeight w:val="267"/>
        </w:trPr>
        <w:tc>
          <w:tcPr>
            <w:tcW w:w="672" w:type="dxa"/>
          </w:tcPr>
          <w:p w14:paraId="432C443E" w14:textId="77777777" w:rsidR="007C54C4" w:rsidRDefault="007C54C4" w:rsidP="00AB2408">
            <w:r>
              <w:t>486.</w:t>
            </w:r>
          </w:p>
        </w:tc>
        <w:tc>
          <w:tcPr>
            <w:tcW w:w="1590" w:type="dxa"/>
          </w:tcPr>
          <w:p w14:paraId="1442D990" w14:textId="77777777" w:rsidR="007C54C4" w:rsidRDefault="007C54C4" w:rsidP="00AB2408">
            <w:r>
              <w:t>2025-01-09</w:t>
            </w:r>
          </w:p>
        </w:tc>
        <w:tc>
          <w:tcPr>
            <w:tcW w:w="8722" w:type="dxa"/>
          </w:tcPr>
          <w:p w14:paraId="63A13763" w14:textId="77777777" w:rsidR="007C54C4" w:rsidRDefault="007C54C4" w:rsidP="00AB2408">
            <w:r w:rsidRPr="00B77B31">
              <w:t>Controlerapport PRV Handhavingsverzoek Natura 2000 10 -12-2025 (5)</w:t>
            </w:r>
          </w:p>
        </w:tc>
        <w:tc>
          <w:tcPr>
            <w:tcW w:w="3328" w:type="dxa"/>
          </w:tcPr>
          <w:p w14:paraId="3AD6B525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70537F75" w14:textId="77777777" w:rsidTr="00AF6812">
        <w:trPr>
          <w:trHeight w:val="267"/>
        </w:trPr>
        <w:tc>
          <w:tcPr>
            <w:tcW w:w="672" w:type="dxa"/>
          </w:tcPr>
          <w:p w14:paraId="6C21D386" w14:textId="77777777" w:rsidR="007C54C4" w:rsidRDefault="007C54C4" w:rsidP="002A4B79">
            <w:r>
              <w:t>487.</w:t>
            </w:r>
          </w:p>
        </w:tc>
        <w:tc>
          <w:tcPr>
            <w:tcW w:w="1590" w:type="dxa"/>
          </w:tcPr>
          <w:p w14:paraId="68BCBD9A" w14:textId="77777777" w:rsidR="007C54C4" w:rsidRDefault="007C54C4" w:rsidP="002A4B79">
            <w:r>
              <w:t>2025-10-07</w:t>
            </w:r>
          </w:p>
        </w:tc>
        <w:tc>
          <w:tcPr>
            <w:tcW w:w="8722" w:type="dxa"/>
          </w:tcPr>
          <w:p w14:paraId="2BC2BBF3" w14:textId="77777777" w:rsidR="007C54C4" w:rsidRDefault="007C54C4" w:rsidP="002A4B79">
            <w:r w:rsidRPr="00B77B31">
              <w:t>Handhavingsverzoek Dorpstraat Valkenburg</w:t>
            </w:r>
          </w:p>
        </w:tc>
        <w:tc>
          <w:tcPr>
            <w:tcW w:w="3328" w:type="dxa"/>
          </w:tcPr>
          <w:p w14:paraId="68B12E8B" w14:textId="77777777" w:rsidR="007C54C4" w:rsidRDefault="00AF5D27" w:rsidP="002A4B79">
            <w:r>
              <w:t>Artikel 5.1, tweede lid, onder e, van de Wet open overheid</w:t>
            </w:r>
          </w:p>
        </w:tc>
      </w:tr>
      <w:tr w:rsidR="007C54C4" w14:paraId="014D9CC2" w14:textId="77777777" w:rsidTr="00AF6812">
        <w:trPr>
          <w:trHeight w:val="267"/>
        </w:trPr>
        <w:tc>
          <w:tcPr>
            <w:tcW w:w="672" w:type="dxa"/>
          </w:tcPr>
          <w:p w14:paraId="4E4D9A19" w14:textId="77777777" w:rsidR="007C54C4" w:rsidRDefault="007C54C4" w:rsidP="002A4B79">
            <w:r>
              <w:t>488.</w:t>
            </w:r>
          </w:p>
        </w:tc>
        <w:tc>
          <w:tcPr>
            <w:tcW w:w="1590" w:type="dxa"/>
          </w:tcPr>
          <w:p w14:paraId="121D8ED2" w14:textId="77777777" w:rsidR="007C54C4" w:rsidRDefault="007C54C4" w:rsidP="002A4B79">
            <w:r>
              <w:t>2026-02-12</w:t>
            </w:r>
          </w:p>
        </w:tc>
        <w:tc>
          <w:tcPr>
            <w:tcW w:w="8722" w:type="dxa"/>
          </w:tcPr>
          <w:p w14:paraId="12FCCAAF" w14:textId="77777777" w:rsidR="007C54C4" w:rsidRDefault="007C54C4" w:rsidP="002A4B79">
            <w:r w:rsidRPr="00B77B31">
              <w:t>Verstuurd besluit HH-verzoek Dorpsstraat Valkenburg</w:t>
            </w:r>
          </w:p>
        </w:tc>
        <w:tc>
          <w:tcPr>
            <w:tcW w:w="3328" w:type="dxa"/>
          </w:tcPr>
          <w:p w14:paraId="06F85E7D" w14:textId="77777777" w:rsidR="007C54C4" w:rsidRDefault="00AF5D27" w:rsidP="002A4B79">
            <w:r>
              <w:t>Artikel 5.1, tweede lid, onder e, van de Wet open overheid</w:t>
            </w:r>
          </w:p>
        </w:tc>
      </w:tr>
      <w:tr w:rsidR="007C54C4" w14:paraId="31FADE7D" w14:textId="77777777" w:rsidTr="00AF6812">
        <w:trPr>
          <w:trHeight w:val="267"/>
        </w:trPr>
        <w:tc>
          <w:tcPr>
            <w:tcW w:w="672" w:type="dxa"/>
          </w:tcPr>
          <w:p w14:paraId="19836C8F" w14:textId="77777777" w:rsidR="007C54C4" w:rsidRDefault="007C54C4" w:rsidP="002A4B79">
            <w:r>
              <w:t>489.</w:t>
            </w:r>
          </w:p>
        </w:tc>
        <w:tc>
          <w:tcPr>
            <w:tcW w:w="1590" w:type="dxa"/>
          </w:tcPr>
          <w:p w14:paraId="61E878A0" w14:textId="77777777" w:rsidR="007C54C4" w:rsidRDefault="007C54C4" w:rsidP="002A4B79">
            <w:r>
              <w:t>2025-05-22</w:t>
            </w:r>
          </w:p>
        </w:tc>
        <w:tc>
          <w:tcPr>
            <w:tcW w:w="8722" w:type="dxa"/>
          </w:tcPr>
          <w:p w14:paraId="2E686CD4" w14:textId="77777777" w:rsidR="007C54C4" w:rsidRDefault="007C54C4" w:rsidP="002A4B79">
            <w:r w:rsidRPr="00B77B31">
              <w:t>GS besluit tot afwijzing verzoek om HH</w:t>
            </w:r>
          </w:p>
        </w:tc>
        <w:tc>
          <w:tcPr>
            <w:tcW w:w="3328" w:type="dxa"/>
          </w:tcPr>
          <w:p w14:paraId="7723C2F3" w14:textId="77777777" w:rsidR="007C54C4" w:rsidRDefault="00AF5D27" w:rsidP="002A4B79">
            <w:r>
              <w:t>Artikel 5.1, tweede lid, onder e, van de Wet open overheid</w:t>
            </w:r>
          </w:p>
        </w:tc>
      </w:tr>
      <w:tr w:rsidR="007C54C4" w14:paraId="51D9A4E6" w14:textId="77777777" w:rsidTr="00AF6812">
        <w:trPr>
          <w:trHeight w:val="267"/>
        </w:trPr>
        <w:tc>
          <w:tcPr>
            <w:tcW w:w="672" w:type="dxa"/>
          </w:tcPr>
          <w:p w14:paraId="00361EC8" w14:textId="77777777" w:rsidR="007C54C4" w:rsidRDefault="007C54C4" w:rsidP="002A4B79">
            <w:r>
              <w:t>490.</w:t>
            </w:r>
          </w:p>
        </w:tc>
        <w:tc>
          <w:tcPr>
            <w:tcW w:w="1590" w:type="dxa"/>
          </w:tcPr>
          <w:p w14:paraId="37478911" w14:textId="77777777" w:rsidR="007C54C4" w:rsidRDefault="007C54C4" w:rsidP="002A4B79">
            <w:r>
              <w:t>2025-03-11</w:t>
            </w:r>
          </w:p>
        </w:tc>
        <w:tc>
          <w:tcPr>
            <w:tcW w:w="8722" w:type="dxa"/>
          </w:tcPr>
          <w:p w14:paraId="4E6223AC" w14:textId="77777777" w:rsidR="007C54C4" w:rsidRDefault="007C54C4" w:rsidP="002A4B79">
            <w:r w:rsidRPr="00B77B31">
              <w:t>Aanvulling op handhavingsverzoek</w:t>
            </w:r>
          </w:p>
        </w:tc>
        <w:tc>
          <w:tcPr>
            <w:tcW w:w="3328" w:type="dxa"/>
          </w:tcPr>
          <w:p w14:paraId="25FF6530" w14:textId="77777777" w:rsidR="007C54C4" w:rsidRDefault="00AF5D27" w:rsidP="002A4B79">
            <w:r>
              <w:t>Artikel 5.1, tweede lid, onder e, van de Wet open overheid</w:t>
            </w:r>
          </w:p>
        </w:tc>
      </w:tr>
      <w:tr w:rsidR="007C54C4" w14:paraId="4CD3DBED" w14:textId="77777777" w:rsidTr="00AF6812">
        <w:trPr>
          <w:trHeight w:val="267"/>
        </w:trPr>
        <w:tc>
          <w:tcPr>
            <w:tcW w:w="672" w:type="dxa"/>
          </w:tcPr>
          <w:p w14:paraId="2597E9D1" w14:textId="77777777" w:rsidR="007C54C4" w:rsidRDefault="007C54C4" w:rsidP="002A4B79">
            <w:r>
              <w:t>491.</w:t>
            </w:r>
          </w:p>
        </w:tc>
        <w:tc>
          <w:tcPr>
            <w:tcW w:w="1590" w:type="dxa"/>
          </w:tcPr>
          <w:p w14:paraId="4FF1BDBB" w14:textId="77777777" w:rsidR="007C54C4" w:rsidRDefault="007C54C4" w:rsidP="002A4B79">
            <w:r>
              <w:t>2025-02-11</w:t>
            </w:r>
          </w:p>
        </w:tc>
        <w:tc>
          <w:tcPr>
            <w:tcW w:w="8722" w:type="dxa"/>
          </w:tcPr>
          <w:p w14:paraId="0808A1BA" w14:textId="77777777" w:rsidR="007C54C4" w:rsidRDefault="007C54C4" w:rsidP="002A4B79">
            <w:r w:rsidRPr="00B77B31">
              <w:t>Bijlage 1. Verzoek tot preventieve handhaving</w:t>
            </w:r>
          </w:p>
        </w:tc>
        <w:tc>
          <w:tcPr>
            <w:tcW w:w="3328" w:type="dxa"/>
          </w:tcPr>
          <w:p w14:paraId="4E311A89" w14:textId="77777777" w:rsidR="007C54C4" w:rsidRDefault="00AF5D27" w:rsidP="002A4B79">
            <w:r>
              <w:t>Artikel 5.1, tweede lid, onder e, van de Wet open overheid</w:t>
            </w:r>
          </w:p>
        </w:tc>
      </w:tr>
      <w:tr w:rsidR="007C54C4" w14:paraId="613C6F31" w14:textId="77777777" w:rsidTr="00AF6812">
        <w:trPr>
          <w:trHeight w:val="267"/>
        </w:trPr>
        <w:tc>
          <w:tcPr>
            <w:tcW w:w="672" w:type="dxa"/>
          </w:tcPr>
          <w:p w14:paraId="76A8EAFC" w14:textId="77777777" w:rsidR="007C54C4" w:rsidRDefault="007C54C4" w:rsidP="002A4B79">
            <w:r>
              <w:t>492.</w:t>
            </w:r>
          </w:p>
        </w:tc>
        <w:tc>
          <w:tcPr>
            <w:tcW w:w="1590" w:type="dxa"/>
          </w:tcPr>
          <w:p w14:paraId="494BC839" w14:textId="77777777" w:rsidR="007C54C4" w:rsidRDefault="007C54C4" w:rsidP="002A4B79">
            <w:r>
              <w:t>2025-03-11</w:t>
            </w:r>
          </w:p>
        </w:tc>
        <w:tc>
          <w:tcPr>
            <w:tcW w:w="8722" w:type="dxa"/>
          </w:tcPr>
          <w:p w14:paraId="7B4D0427" w14:textId="77777777" w:rsidR="007C54C4" w:rsidRDefault="007C54C4" w:rsidP="002A4B79">
            <w:r w:rsidRPr="00B77B31">
              <w:t>Bijlage 2. aanvulling op handhavingsverzoek</w:t>
            </w:r>
          </w:p>
        </w:tc>
        <w:tc>
          <w:tcPr>
            <w:tcW w:w="3328" w:type="dxa"/>
          </w:tcPr>
          <w:p w14:paraId="54A53704" w14:textId="77777777" w:rsidR="007C54C4" w:rsidRDefault="00AF5D27" w:rsidP="002A4B79">
            <w:r>
              <w:t>Artikel 5.1, tweede lid, onder e, van de Wet open overheid</w:t>
            </w:r>
          </w:p>
        </w:tc>
      </w:tr>
      <w:tr w:rsidR="007C54C4" w14:paraId="2A124751" w14:textId="77777777" w:rsidTr="00AF6812">
        <w:trPr>
          <w:trHeight w:val="267"/>
        </w:trPr>
        <w:tc>
          <w:tcPr>
            <w:tcW w:w="672" w:type="dxa"/>
          </w:tcPr>
          <w:p w14:paraId="6682835D" w14:textId="77777777" w:rsidR="007C54C4" w:rsidRDefault="007C54C4" w:rsidP="002A4B79">
            <w:r>
              <w:t>493.</w:t>
            </w:r>
          </w:p>
        </w:tc>
        <w:tc>
          <w:tcPr>
            <w:tcW w:w="1590" w:type="dxa"/>
          </w:tcPr>
          <w:p w14:paraId="37F67B73" w14:textId="77777777" w:rsidR="007C54C4" w:rsidRDefault="007C54C4" w:rsidP="002A4B79">
            <w:r>
              <w:t>2025-03-05</w:t>
            </w:r>
          </w:p>
        </w:tc>
        <w:tc>
          <w:tcPr>
            <w:tcW w:w="8722" w:type="dxa"/>
          </w:tcPr>
          <w:p w14:paraId="05EABD81" w14:textId="77777777" w:rsidR="007C54C4" w:rsidRDefault="007C54C4" w:rsidP="002A4B79">
            <w:r w:rsidRPr="00B77B31">
              <w:t>Bijlage 3. verzoek van EVO om handhavingsverzoek af te wijzen</w:t>
            </w:r>
          </w:p>
        </w:tc>
        <w:tc>
          <w:tcPr>
            <w:tcW w:w="3328" w:type="dxa"/>
          </w:tcPr>
          <w:p w14:paraId="19749F5C" w14:textId="77777777" w:rsidR="007C54C4" w:rsidRDefault="00AF5D27" w:rsidP="002A4B79">
            <w:r>
              <w:t>Artikel 5.1, tweede lid, onder e, van de Wet open overheid</w:t>
            </w:r>
          </w:p>
        </w:tc>
      </w:tr>
      <w:tr w:rsidR="007C54C4" w14:paraId="0B0DE4AD" w14:textId="77777777" w:rsidTr="00AF6812">
        <w:trPr>
          <w:trHeight w:val="267"/>
        </w:trPr>
        <w:tc>
          <w:tcPr>
            <w:tcW w:w="672" w:type="dxa"/>
          </w:tcPr>
          <w:p w14:paraId="1A46BF6D" w14:textId="77777777" w:rsidR="007C54C4" w:rsidRDefault="007C54C4" w:rsidP="002A4B79">
            <w:r>
              <w:t>494.</w:t>
            </w:r>
          </w:p>
        </w:tc>
        <w:tc>
          <w:tcPr>
            <w:tcW w:w="1590" w:type="dxa"/>
          </w:tcPr>
          <w:p w14:paraId="272A79A3" w14:textId="77777777" w:rsidR="007C54C4" w:rsidRDefault="007C54C4" w:rsidP="002A4B79">
            <w:r>
              <w:t>2025-03-13</w:t>
            </w:r>
          </w:p>
        </w:tc>
        <w:tc>
          <w:tcPr>
            <w:tcW w:w="8722" w:type="dxa"/>
          </w:tcPr>
          <w:p w14:paraId="23892F2B" w14:textId="77777777" w:rsidR="007C54C4" w:rsidRDefault="007C54C4" w:rsidP="002A4B79">
            <w:r w:rsidRPr="00B77B31">
              <w:t>Bijlage 4. Controlerapport PRV Handhavingsverzoek Natura 2000 13-3-2025</w:t>
            </w:r>
          </w:p>
        </w:tc>
        <w:tc>
          <w:tcPr>
            <w:tcW w:w="3328" w:type="dxa"/>
          </w:tcPr>
          <w:p w14:paraId="60E34D00" w14:textId="77777777" w:rsidR="007C54C4" w:rsidRDefault="00AF5D27" w:rsidP="002A4B79">
            <w:r>
              <w:t>Artikel 5.1, tweede lid, onder e, van de Wet open overheid</w:t>
            </w:r>
          </w:p>
        </w:tc>
      </w:tr>
      <w:tr w:rsidR="007C54C4" w14:paraId="74323DC7" w14:textId="77777777" w:rsidTr="00AF6812">
        <w:trPr>
          <w:trHeight w:val="267"/>
        </w:trPr>
        <w:tc>
          <w:tcPr>
            <w:tcW w:w="672" w:type="dxa"/>
          </w:tcPr>
          <w:p w14:paraId="2F0A7500" w14:textId="77777777" w:rsidR="007C54C4" w:rsidRDefault="007C54C4" w:rsidP="00AB2408">
            <w:r>
              <w:t>495.</w:t>
            </w:r>
          </w:p>
        </w:tc>
        <w:tc>
          <w:tcPr>
            <w:tcW w:w="1590" w:type="dxa"/>
          </w:tcPr>
          <w:p w14:paraId="3F3744A9" w14:textId="77777777" w:rsidR="007C54C4" w:rsidRDefault="007C54C4" w:rsidP="00AB2408">
            <w:r>
              <w:t>2025-03-20</w:t>
            </w:r>
          </w:p>
        </w:tc>
        <w:tc>
          <w:tcPr>
            <w:tcW w:w="8722" w:type="dxa"/>
          </w:tcPr>
          <w:p w14:paraId="4651E20F" w14:textId="77777777" w:rsidR="007C54C4" w:rsidRDefault="007C54C4" w:rsidP="00AB2408">
            <w:r w:rsidRPr="00B77B31">
              <w:t>Bijlage 5. aanvullende memo stikstofdepositie</w:t>
            </w:r>
          </w:p>
        </w:tc>
        <w:tc>
          <w:tcPr>
            <w:tcW w:w="3328" w:type="dxa"/>
          </w:tcPr>
          <w:p w14:paraId="4E5A2B0C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5A21E9AF" w14:textId="77777777" w:rsidTr="00AF6812">
        <w:trPr>
          <w:trHeight w:val="267"/>
        </w:trPr>
        <w:tc>
          <w:tcPr>
            <w:tcW w:w="672" w:type="dxa"/>
          </w:tcPr>
          <w:p w14:paraId="4678F401" w14:textId="77777777" w:rsidR="007C54C4" w:rsidRDefault="007C54C4" w:rsidP="00AB2408">
            <w:r>
              <w:t>496.</w:t>
            </w:r>
          </w:p>
        </w:tc>
        <w:tc>
          <w:tcPr>
            <w:tcW w:w="1590" w:type="dxa"/>
          </w:tcPr>
          <w:p w14:paraId="293595D1" w14:textId="77777777" w:rsidR="007C54C4" w:rsidRDefault="007C54C4" w:rsidP="00AB2408">
            <w:r>
              <w:t>-</w:t>
            </w:r>
          </w:p>
        </w:tc>
        <w:tc>
          <w:tcPr>
            <w:tcW w:w="8722" w:type="dxa"/>
          </w:tcPr>
          <w:p w14:paraId="07C14966" w14:textId="77777777" w:rsidR="007C54C4" w:rsidRDefault="007C54C4" w:rsidP="00AB2408">
            <w:r w:rsidRPr="00B77B31">
              <w:t xml:space="preserve">Bijlage 6. 250507 NI0137 </w:t>
            </w:r>
            <w:proofErr w:type="spellStart"/>
            <w:r w:rsidRPr="00B77B31">
              <w:t>EvolutionRE</w:t>
            </w:r>
            <w:proofErr w:type="spellEnd"/>
            <w:r w:rsidRPr="00B77B31">
              <w:t xml:space="preserve"> Stikstof uitvoering </w:t>
            </w:r>
            <w:proofErr w:type="spellStart"/>
            <w:r w:rsidRPr="00B77B31">
              <w:t>tm</w:t>
            </w:r>
            <w:proofErr w:type="spellEnd"/>
            <w:r w:rsidRPr="00B77B31">
              <w:t xml:space="preserve"> week 18</w:t>
            </w:r>
          </w:p>
        </w:tc>
        <w:tc>
          <w:tcPr>
            <w:tcW w:w="3328" w:type="dxa"/>
          </w:tcPr>
          <w:p w14:paraId="1D2972B2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37BD6FD1" w14:textId="77777777" w:rsidTr="00AF6812">
        <w:trPr>
          <w:trHeight w:val="267"/>
        </w:trPr>
        <w:tc>
          <w:tcPr>
            <w:tcW w:w="672" w:type="dxa"/>
          </w:tcPr>
          <w:p w14:paraId="620EC24D" w14:textId="77777777" w:rsidR="007C54C4" w:rsidRDefault="007C54C4" w:rsidP="00AB2408">
            <w:r>
              <w:t>497.</w:t>
            </w:r>
          </w:p>
        </w:tc>
        <w:tc>
          <w:tcPr>
            <w:tcW w:w="1590" w:type="dxa"/>
          </w:tcPr>
          <w:p w14:paraId="6B40FB1B" w14:textId="77777777" w:rsidR="007C54C4" w:rsidRDefault="007C54C4" w:rsidP="00AB2408">
            <w:r>
              <w:t>2025-02-19</w:t>
            </w:r>
          </w:p>
        </w:tc>
        <w:tc>
          <w:tcPr>
            <w:tcW w:w="8722" w:type="dxa"/>
          </w:tcPr>
          <w:p w14:paraId="36EE33AB" w14:textId="77777777" w:rsidR="007C54C4" w:rsidRDefault="007C54C4" w:rsidP="00AB2408">
            <w:r w:rsidRPr="00B77B31">
              <w:t>Brief Provincie doorzending handhavingsverzoek</w:t>
            </w:r>
          </w:p>
        </w:tc>
        <w:tc>
          <w:tcPr>
            <w:tcW w:w="3328" w:type="dxa"/>
          </w:tcPr>
          <w:p w14:paraId="6B410082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77D532FE" w14:textId="77777777" w:rsidTr="00AF6812">
        <w:trPr>
          <w:trHeight w:val="267"/>
        </w:trPr>
        <w:tc>
          <w:tcPr>
            <w:tcW w:w="672" w:type="dxa"/>
          </w:tcPr>
          <w:p w14:paraId="797770AD" w14:textId="77777777" w:rsidR="007C54C4" w:rsidRDefault="007C54C4" w:rsidP="00AB2408">
            <w:r>
              <w:t>498.</w:t>
            </w:r>
          </w:p>
        </w:tc>
        <w:tc>
          <w:tcPr>
            <w:tcW w:w="1590" w:type="dxa"/>
          </w:tcPr>
          <w:p w14:paraId="762A8F2F" w14:textId="77777777" w:rsidR="007C54C4" w:rsidRDefault="007C54C4" w:rsidP="00AB2408">
            <w:r>
              <w:t>2025-02-11</w:t>
            </w:r>
          </w:p>
        </w:tc>
        <w:tc>
          <w:tcPr>
            <w:tcW w:w="8722" w:type="dxa"/>
          </w:tcPr>
          <w:p w14:paraId="59C40578" w14:textId="77777777" w:rsidR="007C54C4" w:rsidRDefault="007C54C4" w:rsidP="00AB2408">
            <w:r w:rsidRPr="00B77B31">
              <w:t>Verzoek tot preventieve handhaving</w:t>
            </w:r>
          </w:p>
        </w:tc>
        <w:tc>
          <w:tcPr>
            <w:tcW w:w="3328" w:type="dxa"/>
          </w:tcPr>
          <w:p w14:paraId="5012AF20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593DDB47" w14:textId="77777777" w:rsidTr="00AF6812">
        <w:trPr>
          <w:trHeight w:val="267"/>
        </w:trPr>
        <w:tc>
          <w:tcPr>
            <w:tcW w:w="672" w:type="dxa"/>
          </w:tcPr>
          <w:p w14:paraId="49122858" w14:textId="77777777" w:rsidR="007C54C4" w:rsidRDefault="007C54C4" w:rsidP="00AB2408">
            <w:r>
              <w:t>499.</w:t>
            </w:r>
          </w:p>
        </w:tc>
        <w:tc>
          <w:tcPr>
            <w:tcW w:w="1590" w:type="dxa"/>
          </w:tcPr>
          <w:p w14:paraId="58A28B5D" w14:textId="77777777" w:rsidR="007C54C4" w:rsidRDefault="007C54C4" w:rsidP="00AB2408">
            <w:r>
              <w:t>2025-11-18</w:t>
            </w:r>
          </w:p>
        </w:tc>
        <w:tc>
          <w:tcPr>
            <w:tcW w:w="8722" w:type="dxa"/>
          </w:tcPr>
          <w:p w14:paraId="6EC94EFE" w14:textId="77777777" w:rsidR="007C54C4" w:rsidRDefault="007C54C4" w:rsidP="00AB2408">
            <w:r w:rsidRPr="00B77B31">
              <w:t>Besluit op handhavingsverzoek SNP (deel 1)</w:t>
            </w:r>
          </w:p>
        </w:tc>
        <w:tc>
          <w:tcPr>
            <w:tcW w:w="3328" w:type="dxa"/>
          </w:tcPr>
          <w:p w14:paraId="3BE848CE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32772FE7" w14:textId="77777777" w:rsidTr="00AF6812">
        <w:trPr>
          <w:trHeight w:val="267"/>
        </w:trPr>
        <w:tc>
          <w:tcPr>
            <w:tcW w:w="672" w:type="dxa"/>
          </w:tcPr>
          <w:p w14:paraId="351227D5" w14:textId="77777777" w:rsidR="007C54C4" w:rsidRDefault="007C54C4" w:rsidP="00AB2408">
            <w:r>
              <w:lastRenderedPageBreak/>
              <w:t>500.</w:t>
            </w:r>
          </w:p>
        </w:tc>
        <w:tc>
          <w:tcPr>
            <w:tcW w:w="1590" w:type="dxa"/>
          </w:tcPr>
          <w:p w14:paraId="148EE595" w14:textId="77777777" w:rsidR="007C54C4" w:rsidRDefault="007C54C4" w:rsidP="00AB2408">
            <w:r>
              <w:t>2025-12-03</w:t>
            </w:r>
          </w:p>
        </w:tc>
        <w:tc>
          <w:tcPr>
            <w:tcW w:w="8722" w:type="dxa"/>
          </w:tcPr>
          <w:p w14:paraId="490A3861" w14:textId="77777777" w:rsidR="007C54C4" w:rsidRDefault="007C54C4" w:rsidP="00AB2408">
            <w:r w:rsidRPr="00B77B31">
              <w:t>Besluit op handhavingsverzoek SNP (deel 2)</w:t>
            </w:r>
          </w:p>
        </w:tc>
        <w:tc>
          <w:tcPr>
            <w:tcW w:w="3328" w:type="dxa"/>
          </w:tcPr>
          <w:p w14:paraId="2821C45F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3E8FA080" w14:textId="77777777" w:rsidTr="00AF6812">
        <w:trPr>
          <w:trHeight w:val="267"/>
        </w:trPr>
        <w:tc>
          <w:tcPr>
            <w:tcW w:w="672" w:type="dxa"/>
          </w:tcPr>
          <w:p w14:paraId="21757E05" w14:textId="77777777" w:rsidR="007C54C4" w:rsidRDefault="007C54C4" w:rsidP="00AB2408">
            <w:r>
              <w:t>501.</w:t>
            </w:r>
          </w:p>
        </w:tc>
        <w:tc>
          <w:tcPr>
            <w:tcW w:w="1590" w:type="dxa"/>
          </w:tcPr>
          <w:p w14:paraId="33705C23" w14:textId="77777777" w:rsidR="007C54C4" w:rsidRDefault="007C54C4" w:rsidP="00AB2408">
            <w:r>
              <w:t>2025-10-28</w:t>
            </w:r>
          </w:p>
        </w:tc>
        <w:tc>
          <w:tcPr>
            <w:tcW w:w="8722" w:type="dxa"/>
          </w:tcPr>
          <w:p w14:paraId="788B67C7" w14:textId="77777777" w:rsidR="007C54C4" w:rsidRDefault="007C54C4" w:rsidP="00AB2408">
            <w:r w:rsidRPr="00B77B31">
              <w:t>Bijlage 1 bij besluit (deel 1)- controlerapport Gebr. Driessen NDW00 AB 1108</w:t>
            </w:r>
          </w:p>
        </w:tc>
        <w:tc>
          <w:tcPr>
            <w:tcW w:w="3328" w:type="dxa"/>
          </w:tcPr>
          <w:p w14:paraId="17193EEC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49930278" w14:textId="77777777" w:rsidTr="00AF6812">
        <w:trPr>
          <w:trHeight w:val="267"/>
        </w:trPr>
        <w:tc>
          <w:tcPr>
            <w:tcW w:w="672" w:type="dxa"/>
          </w:tcPr>
          <w:p w14:paraId="270D3441" w14:textId="77777777" w:rsidR="007C54C4" w:rsidRDefault="007C54C4" w:rsidP="00AB2408">
            <w:r>
              <w:t>502.</w:t>
            </w:r>
          </w:p>
        </w:tc>
        <w:tc>
          <w:tcPr>
            <w:tcW w:w="1590" w:type="dxa"/>
          </w:tcPr>
          <w:p w14:paraId="409A6EB7" w14:textId="77777777" w:rsidR="007C54C4" w:rsidRDefault="007C54C4" w:rsidP="00AB2408">
            <w:r>
              <w:t>2025-12-01</w:t>
            </w:r>
          </w:p>
        </w:tc>
        <w:tc>
          <w:tcPr>
            <w:tcW w:w="8722" w:type="dxa"/>
          </w:tcPr>
          <w:p w14:paraId="7F9638CB" w14:textId="77777777" w:rsidR="007C54C4" w:rsidRDefault="007C54C4" w:rsidP="00AB2408">
            <w:r w:rsidRPr="00B77B31">
              <w:t xml:space="preserve">Bijlage 1 bij besluit (deel 2) - controlerapport </w:t>
            </w:r>
            <w:proofErr w:type="spellStart"/>
            <w:r w:rsidRPr="00B77B31">
              <w:t>Geraats</w:t>
            </w:r>
            <w:proofErr w:type="spellEnd"/>
            <w:r w:rsidRPr="00B77B31">
              <w:t xml:space="preserve"> Aardappelen BV NDW00 AB 96</w:t>
            </w:r>
          </w:p>
        </w:tc>
        <w:tc>
          <w:tcPr>
            <w:tcW w:w="3328" w:type="dxa"/>
          </w:tcPr>
          <w:p w14:paraId="410DCD8A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7965F1A6" w14:textId="77777777" w:rsidTr="00AF6812">
        <w:trPr>
          <w:trHeight w:val="267"/>
        </w:trPr>
        <w:tc>
          <w:tcPr>
            <w:tcW w:w="672" w:type="dxa"/>
          </w:tcPr>
          <w:p w14:paraId="27D29F8B" w14:textId="77777777" w:rsidR="007C54C4" w:rsidRDefault="007C54C4" w:rsidP="00AB2408">
            <w:r>
              <w:t>503.</w:t>
            </w:r>
          </w:p>
        </w:tc>
        <w:tc>
          <w:tcPr>
            <w:tcW w:w="1590" w:type="dxa"/>
          </w:tcPr>
          <w:p w14:paraId="563F6B31" w14:textId="77777777" w:rsidR="007C54C4" w:rsidRDefault="007C54C4" w:rsidP="00AB2408">
            <w:r>
              <w:t>2025-11-03</w:t>
            </w:r>
          </w:p>
        </w:tc>
        <w:tc>
          <w:tcPr>
            <w:tcW w:w="8722" w:type="dxa"/>
          </w:tcPr>
          <w:p w14:paraId="5A000C84" w14:textId="77777777" w:rsidR="007C54C4" w:rsidRDefault="007C54C4" w:rsidP="00AB2408">
            <w:r w:rsidRPr="00B77B31">
              <w:t>Bijlage 2 bij besluit (deel 1) -controlerapport Mans Weert B.V. K 3206 en 4404</w:t>
            </w:r>
          </w:p>
        </w:tc>
        <w:tc>
          <w:tcPr>
            <w:tcW w:w="3328" w:type="dxa"/>
          </w:tcPr>
          <w:p w14:paraId="4EED1C5D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3A02504B" w14:textId="77777777" w:rsidTr="00AF6812">
        <w:trPr>
          <w:trHeight w:val="267"/>
        </w:trPr>
        <w:tc>
          <w:tcPr>
            <w:tcW w:w="672" w:type="dxa"/>
          </w:tcPr>
          <w:p w14:paraId="56F473A6" w14:textId="77777777" w:rsidR="007C54C4" w:rsidRDefault="007C54C4" w:rsidP="00AB2408">
            <w:r>
              <w:t>504.</w:t>
            </w:r>
          </w:p>
        </w:tc>
        <w:tc>
          <w:tcPr>
            <w:tcW w:w="1590" w:type="dxa"/>
          </w:tcPr>
          <w:p w14:paraId="7B059B5E" w14:textId="77777777" w:rsidR="007C54C4" w:rsidRDefault="007C54C4" w:rsidP="00AB2408">
            <w:r>
              <w:t>2025-11-18</w:t>
            </w:r>
          </w:p>
        </w:tc>
        <w:tc>
          <w:tcPr>
            <w:tcW w:w="8722" w:type="dxa"/>
          </w:tcPr>
          <w:p w14:paraId="21264CDA" w14:textId="77777777" w:rsidR="007C54C4" w:rsidRDefault="007C54C4" w:rsidP="00AB2408">
            <w:r w:rsidRPr="00B77B31">
              <w:t>Bijlage 2 bij besluit (deel 2)- controlerapport Wagemans Agro BV NDW00 AB 1325 en</w:t>
            </w:r>
          </w:p>
        </w:tc>
        <w:tc>
          <w:tcPr>
            <w:tcW w:w="3328" w:type="dxa"/>
          </w:tcPr>
          <w:p w14:paraId="555F09A8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215A41CF" w14:textId="77777777" w:rsidTr="00AF6812">
        <w:trPr>
          <w:trHeight w:val="267"/>
        </w:trPr>
        <w:tc>
          <w:tcPr>
            <w:tcW w:w="672" w:type="dxa"/>
          </w:tcPr>
          <w:p w14:paraId="05CF140F" w14:textId="77777777" w:rsidR="007C54C4" w:rsidRDefault="007C54C4" w:rsidP="00AB2408">
            <w:r>
              <w:t>505.</w:t>
            </w:r>
          </w:p>
        </w:tc>
        <w:tc>
          <w:tcPr>
            <w:tcW w:w="1590" w:type="dxa"/>
          </w:tcPr>
          <w:p w14:paraId="74412983" w14:textId="77777777" w:rsidR="007C54C4" w:rsidRDefault="007C54C4" w:rsidP="00AB2408">
            <w:r>
              <w:t>2025-02-04</w:t>
            </w:r>
          </w:p>
        </w:tc>
        <w:tc>
          <w:tcPr>
            <w:tcW w:w="8722" w:type="dxa"/>
          </w:tcPr>
          <w:p w14:paraId="02E26AEC" w14:textId="77777777" w:rsidR="007C54C4" w:rsidRDefault="007C54C4" w:rsidP="00AB2408">
            <w:r w:rsidRPr="00B77B31">
              <w:t>Handhavingsverzoek per post</w:t>
            </w:r>
          </w:p>
        </w:tc>
        <w:tc>
          <w:tcPr>
            <w:tcW w:w="3328" w:type="dxa"/>
          </w:tcPr>
          <w:p w14:paraId="432C9B9A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41CDA01A" w14:textId="77777777" w:rsidTr="00AF6812">
        <w:trPr>
          <w:trHeight w:val="267"/>
        </w:trPr>
        <w:tc>
          <w:tcPr>
            <w:tcW w:w="672" w:type="dxa"/>
          </w:tcPr>
          <w:p w14:paraId="1E9B6B08" w14:textId="77777777" w:rsidR="007C54C4" w:rsidRDefault="007C54C4" w:rsidP="00AB2408">
            <w:r>
              <w:t>506.</w:t>
            </w:r>
          </w:p>
        </w:tc>
        <w:tc>
          <w:tcPr>
            <w:tcW w:w="1590" w:type="dxa"/>
          </w:tcPr>
          <w:p w14:paraId="4B65DAA9" w14:textId="77777777" w:rsidR="007C54C4" w:rsidRDefault="007C54C4" w:rsidP="00AB2408">
            <w:r>
              <w:t>2025-11-11</w:t>
            </w:r>
          </w:p>
        </w:tc>
        <w:tc>
          <w:tcPr>
            <w:tcW w:w="8722" w:type="dxa"/>
          </w:tcPr>
          <w:p w14:paraId="1D826D8C" w14:textId="77777777" w:rsidR="007C54C4" w:rsidRDefault="007C54C4" w:rsidP="00AB2408">
            <w:r w:rsidRPr="00B77B31">
              <w:t xml:space="preserve">1. Besluit op handhavingsverzoek eerste tranche </w:t>
            </w:r>
            <w:proofErr w:type="spellStart"/>
            <w:r w:rsidRPr="00B77B31">
              <w:t>def</w:t>
            </w:r>
            <w:proofErr w:type="spellEnd"/>
          </w:p>
        </w:tc>
        <w:tc>
          <w:tcPr>
            <w:tcW w:w="3328" w:type="dxa"/>
          </w:tcPr>
          <w:p w14:paraId="2FB159C5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3BB785A4" w14:textId="77777777" w:rsidTr="00AF6812">
        <w:trPr>
          <w:trHeight w:val="267"/>
        </w:trPr>
        <w:tc>
          <w:tcPr>
            <w:tcW w:w="672" w:type="dxa"/>
          </w:tcPr>
          <w:p w14:paraId="0883CE81" w14:textId="77777777" w:rsidR="007C54C4" w:rsidRDefault="007C54C4" w:rsidP="00AB2408">
            <w:r>
              <w:t>507.</w:t>
            </w:r>
          </w:p>
        </w:tc>
        <w:tc>
          <w:tcPr>
            <w:tcW w:w="1590" w:type="dxa"/>
          </w:tcPr>
          <w:p w14:paraId="4395E229" w14:textId="77777777" w:rsidR="007C54C4" w:rsidRDefault="007C54C4" w:rsidP="00AB2408">
            <w:r>
              <w:t>2025-11-18</w:t>
            </w:r>
          </w:p>
        </w:tc>
        <w:tc>
          <w:tcPr>
            <w:tcW w:w="8722" w:type="dxa"/>
          </w:tcPr>
          <w:p w14:paraId="68121AAE" w14:textId="77777777" w:rsidR="007C54C4" w:rsidRDefault="007C54C4" w:rsidP="00AB2408">
            <w:r w:rsidRPr="00B77B31">
              <w:t xml:space="preserve">Ow; besluit handhavingsverzoek deel 2 </w:t>
            </w:r>
            <w:proofErr w:type="spellStart"/>
            <w:r w:rsidRPr="00B77B31">
              <w:t>def</w:t>
            </w:r>
            <w:proofErr w:type="spellEnd"/>
          </w:p>
        </w:tc>
        <w:tc>
          <w:tcPr>
            <w:tcW w:w="3328" w:type="dxa"/>
          </w:tcPr>
          <w:p w14:paraId="1996729C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12A5C8D5" w14:textId="77777777" w:rsidTr="00AF6812">
        <w:trPr>
          <w:trHeight w:val="267"/>
        </w:trPr>
        <w:tc>
          <w:tcPr>
            <w:tcW w:w="672" w:type="dxa"/>
          </w:tcPr>
          <w:p w14:paraId="0A8EBC8C" w14:textId="77777777" w:rsidR="007C54C4" w:rsidRDefault="007C54C4" w:rsidP="00AB2408">
            <w:r>
              <w:t>508.</w:t>
            </w:r>
          </w:p>
        </w:tc>
        <w:tc>
          <w:tcPr>
            <w:tcW w:w="1590" w:type="dxa"/>
          </w:tcPr>
          <w:p w14:paraId="20E403C7" w14:textId="77777777" w:rsidR="007C54C4" w:rsidRDefault="007C54C4" w:rsidP="00AB2408">
            <w:r>
              <w:t>2025-04-14</w:t>
            </w:r>
          </w:p>
        </w:tc>
        <w:tc>
          <w:tcPr>
            <w:tcW w:w="8722" w:type="dxa"/>
          </w:tcPr>
          <w:p w14:paraId="6671B69E" w14:textId="77777777" w:rsidR="007C54C4" w:rsidRDefault="007C54C4" w:rsidP="00AB2408">
            <w:r w:rsidRPr="00B77B31">
              <w:t xml:space="preserve">Aanvulling handhavingsverzoek </w:t>
            </w:r>
            <w:proofErr w:type="spellStart"/>
            <w:r w:rsidRPr="00B77B31">
              <w:t>WBdP</w:t>
            </w:r>
            <w:proofErr w:type="spellEnd"/>
            <w:r w:rsidRPr="00B77B31">
              <w:t xml:space="preserve"> april 2025</w:t>
            </w:r>
          </w:p>
        </w:tc>
        <w:tc>
          <w:tcPr>
            <w:tcW w:w="3328" w:type="dxa"/>
          </w:tcPr>
          <w:p w14:paraId="3377B69F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6842DF09" w14:textId="77777777" w:rsidTr="00AF6812">
        <w:trPr>
          <w:trHeight w:val="267"/>
        </w:trPr>
        <w:tc>
          <w:tcPr>
            <w:tcW w:w="672" w:type="dxa"/>
          </w:tcPr>
          <w:p w14:paraId="7D164966" w14:textId="77777777" w:rsidR="007C54C4" w:rsidRDefault="007C54C4" w:rsidP="00AB2408">
            <w:r>
              <w:t>509.</w:t>
            </w:r>
          </w:p>
        </w:tc>
        <w:tc>
          <w:tcPr>
            <w:tcW w:w="1590" w:type="dxa"/>
          </w:tcPr>
          <w:p w14:paraId="5B0ACCD5" w14:textId="77777777" w:rsidR="007C54C4" w:rsidRDefault="007C54C4" w:rsidP="00AB2408">
            <w:r>
              <w:t>2024-12-23</w:t>
            </w:r>
          </w:p>
        </w:tc>
        <w:tc>
          <w:tcPr>
            <w:tcW w:w="8722" w:type="dxa"/>
          </w:tcPr>
          <w:p w14:paraId="4860EE1B" w14:textId="77777777" w:rsidR="007C54C4" w:rsidRDefault="007C54C4" w:rsidP="00AB2408">
            <w:r w:rsidRPr="00B77B31">
              <w:t>Bijlage 1 Relevante info</w:t>
            </w:r>
          </w:p>
        </w:tc>
        <w:tc>
          <w:tcPr>
            <w:tcW w:w="3328" w:type="dxa"/>
          </w:tcPr>
          <w:p w14:paraId="499B5CC5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31EB1DD9" w14:textId="77777777" w:rsidTr="00AF6812">
        <w:trPr>
          <w:trHeight w:val="267"/>
        </w:trPr>
        <w:tc>
          <w:tcPr>
            <w:tcW w:w="672" w:type="dxa"/>
          </w:tcPr>
          <w:p w14:paraId="68734491" w14:textId="77777777" w:rsidR="007C54C4" w:rsidRDefault="007C54C4" w:rsidP="00AB2408">
            <w:r>
              <w:t>510.</w:t>
            </w:r>
          </w:p>
        </w:tc>
        <w:tc>
          <w:tcPr>
            <w:tcW w:w="1590" w:type="dxa"/>
          </w:tcPr>
          <w:p w14:paraId="291A68E3" w14:textId="77777777" w:rsidR="007C54C4" w:rsidRDefault="007C54C4" w:rsidP="00AB2408">
            <w:r>
              <w:t>2024-12-27</w:t>
            </w:r>
          </w:p>
        </w:tc>
        <w:tc>
          <w:tcPr>
            <w:tcW w:w="8722" w:type="dxa"/>
          </w:tcPr>
          <w:p w14:paraId="753689C1" w14:textId="77777777" w:rsidR="007C54C4" w:rsidRDefault="007C54C4" w:rsidP="00AB2408">
            <w:r w:rsidRPr="00B77B31">
              <w:t>Bijlage 2 Ondertekening</w:t>
            </w:r>
          </w:p>
        </w:tc>
        <w:tc>
          <w:tcPr>
            <w:tcW w:w="3328" w:type="dxa"/>
          </w:tcPr>
          <w:p w14:paraId="484FA148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0BCFCB03" w14:textId="77777777" w:rsidTr="00AF6812">
        <w:trPr>
          <w:trHeight w:val="267"/>
        </w:trPr>
        <w:tc>
          <w:tcPr>
            <w:tcW w:w="672" w:type="dxa"/>
          </w:tcPr>
          <w:p w14:paraId="23E4EDBE" w14:textId="77777777" w:rsidR="007C54C4" w:rsidRDefault="007C54C4" w:rsidP="00AB2408">
            <w:r>
              <w:t>511.</w:t>
            </w:r>
          </w:p>
        </w:tc>
        <w:tc>
          <w:tcPr>
            <w:tcW w:w="1590" w:type="dxa"/>
          </w:tcPr>
          <w:p w14:paraId="208158AF" w14:textId="77777777" w:rsidR="007C54C4" w:rsidRDefault="007C54C4" w:rsidP="00AB2408">
            <w:r>
              <w:t>-</w:t>
            </w:r>
          </w:p>
        </w:tc>
        <w:tc>
          <w:tcPr>
            <w:tcW w:w="8722" w:type="dxa"/>
          </w:tcPr>
          <w:p w14:paraId="1D33F011" w14:textId="77777777" w:rsidR="007C54C4" w:rsidRDefault="007C54C4" w:rsidP="00AB2408">
            <w:r w:rsidRPr="00B77B31">
              <w:t xml:space="preserve">Bijlage 3 </w:t>
            </w:r>
            <w:proofErr w:type="spellStart"/>
            <w:r w:rsidRPr="00B77B31">
              <w:t>Uitreksel</w:t>
            </w:r>
            <w:proofErr w:type="spellEnd"/>
            <w:r w:rsidRPr="00B77B31">
              <w:t xml:space="preserve"> KvK</w:t>
            </w:r>
          </w:p>
        </w:tc>
        <w:tc>
          <w:tcPr>
            <w:tcW w:w="3328" w:type="dxa"/>
          </w:tcPr>
          <w:p w14:paraId="6C8D8262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7861462A" w14:textId="77777777" w:rsidTr="00AF6812">
        <w:trPr>
          <w:trHeight w:val="267"/>
        </w:trPr>
        <w:tc>
          <w:tcPr>
            <w:tcW w:w="672" w:type="dxa"/>
          </w:tcPr>
          <w:p w14:paraId="3DABEAA9" w14:textId="77777777" w:rsidR="007C54C4" w:rsidRDefault="007C54C4" w:rsidP="00AB2408">
            <w:r>
              <w:t>512.</w:t>
            </w:r>
          </w:p>
        </w:tc>
        <w:tc>
          <w:tcPr>
            <w:tcW w:w="1590" w:type="dxa"/>
          </w:tcPr>
          <w:p w14:paraId="0756348F" w14:textId="77777777" w:rsidR="007C54C4" w:rsidRDefault="007C54C4" w:rsidP="00AB2408">
            <w:r>
              <w:t>2023-02-23</w:t>
            </w:r>
          </w:p>
        </w:tc>
        <w:tc>
          <w:tcPr>
            <w:tcW w:w="8722" w:type="dxa"/>
          </w:tcPr>
          <w:p w14:paraId="112AF94A" w14:textId="77777777" w:rsidR="007C54C4" w:rsidRDefault="007C54C4" w:rsidP="00AB2408">
            <w:r w:rsidRPr="00B77B31">
              <w:t>Bijlage 4 Statutenwijziging</w:t>
            </w:r>
          </w:p>
        </w:tc>
        <w:tc>
          <w:tcPr>
            <w:tcW w:w="3328" w:type="dxa"/>
          </w:tcPr>
          <w:p w14:paraId="38AA4D39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3B517536" w14:textId="77777777" w:rsidTr="00AF6812">
        <w:trPr>
          <w:trHeight w:val="267"/>
        </w:trPr>
        <w:tc>
          <w:tcPr>
            <w:tcW w:w="672" w:type="dxa"/>
          </w:tcPr>
          <w:p w14:paraId="46CDBDE1" w14:textId="77777777" w:rsidR="007C54C4" w:rsidRDefault="007C54C4" w:rsidP="00AB2408">
            <w:r>
              <w:t>513.</w:t>
            </w:r>
          </w:p>
        </w:tc>
        <w:tc>
          <w:tcPr>
            <w:tcW w:w="1590" w:type="dxa"/>
          </w:tcPr>
          <w:p w14:paraId="5DFA4E0F" w14:textId="77777777" w:rsidR="007C54C4" w:rsidRDefault="007C54C4" w:rsidP="00AB2408">
            <w:r>
              <w:t>2025-10-17</w:t>
            </w:r>
          </w:p>
        </w:tc>
        <w:tc>
          <w:tcPr>
            <w:tcW w:w="8722" w:type="dxa"/>
          </w:tcPr>
          <w:p w14:paraId="66916FD0" w14:textId="77777777" w:rsidR="007C54C4" w:rsidRDefault="007C54C4" w:rsidP="00AB2408">
            <w:r w:rsidRPr="00B77B31">
              <w:t xml:space="preserve">Bijlage controlerapport </w:t>
            </w:r>
            <w:proofErr w:type="spellStart"/>
            <w:r>
              <w:t>xxxx</w:t>
            </w:r>
            <w:proofErr w:type="spellEnd"/>
            <w:r w:rsidRPr="00B77B31">
              <w:t xml:space="preserve">  NDW00 AC 177 en 490</w:t>
            </w:r>
          </w:p>
        </w:tc>
        <w:tc>
          <w:tcPr>
            <w:tcW w:w="3328" w:type="dxa"/>
          </w:tcPr>
          <w:p w14:paraId="747B5AA6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31A3DEF0" w14:textId="77777777" w:rsidTr="00AF6812">
        <w:trPr>
          <w:trHeight w:val="267"/>
        </w:trPr>
        <w:tc>
          <w:tcPr>
            <w:tcW w:w="672" w:type="dxa"/>
          </w:tcPr>
          <w:p w14:paraId="3F0A6977" w14:textId="77777777" w:rsidR="007C54C4" w:rsidRDefault="007C54C4" w:rsidP="00AB2408">
            <w:r>
              <w:t>514.</w:t>
            </w:r>
          </w:p>
        </w:tc>
        <w:tc>
          <w:tcPr>
            <w:tcW w:w="1590" w:type="dxa"/>
          </w:tcPr>
          <w:p w14:paraId="0D7CD3B3" w14:textId="77777777" w:rsidR="007C54C4" w:rsidRDefault="007C54C4" w:rsidP="00AB2408">
            <w:r>
              <w:t>2025-10-23</w:t>
            </w:r>
          </w:p>
        </w:tc>
        <w:tc>
          <w:tcPr>
            <w:tcW w:w="8722" w:type="dxa"/>
          </w:tcPr>
          <w:p w14:paraId="08D228DC" w14:textId="77777777" w:rsidR="007C54C4" w:rsidRDefault="007C54C4" w:rsidP="00AB2408">
            <w:r w:rsidRPr="00B77B31">
              <w:t>Bijlage controlerapport Mans Weert B.V. diverse percelen</w:t>
            </w:r>
          </w:p>
        </w:tc>
        <w:tc>
          <w:tcPr>
            <w:tcW w:w="3328" w:type="dxa"/>
          </w:tcPr>
          <w:p w14:paraId="0176478F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0A988CB8" w14:textId="77777777" w:rsidTr="00AF6812">
        <w:trPr>
          <w:trHeight w:val="267"/>
        </w:trPr>
        <w:tc>
          <w:tcPr>
            <w:tcW w:w="672" w:type="dxa"/>
          </w:tcPr>
          <w:p w14:paraId="76AC7A8C" w14:textId="77777777" w:rsidR="007C54C4" w:rsidRDefault="007C54C4" w:rsidP="00AB2408">
            <w:r>
              <w:lastRenderedPageBreak/>
              <w:t>515.</w:t>
            </w:r>
          </w:p>
        </w:tc>
        <w:tc>
          <w:tcPr>
            <w:tcW w:w="1590" w:type="dxa"/>
          </w:tcPr>
          <w:p w14:paraId="51E63EA3" w14:textId="77777777" w:rsidR="007C54C4" w:rsidRDefault="007C54C4" w:rsidP="00AB2408">
            <w:r>
              <w:t>2025-11-05</w:t>
            </w:r>
          </w:p>
        </w:tc>
        <w:tc>
          <w:tcPr>
            <w:tcW w:w="8722" w:type="dxa"/>
          </w:tcPr>
          <w:p w14:paraId="08FDD97F" w14:textId="77777777" w:rsidR="007C54C4" w:rsidRDefault="007C54C4" w:rsidP="00AB2408">
            <w:r w:rsidRPr="00B77B31">
              <w:t>Bijlage controlerapport Mans Weert B.V. WEE01 AB 517</w:t>
            </w:r>
          </w:p>
        </w:tc>
        <w:tc>
          <w:tcPr>
            <w:tcW w:w="3328" w:type="dxa"/>
          </w:tcPr>
          <w:p w14:paraId="0D8D8E4B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5A3372DD" w14:textId="77777777" w:rsidTr="00AF6812">
        <w:trPr>
          <w:trHeight w:val="267"/>
        </w:trPr>
        <w:tc>
          <w:tcPr>
            <w:tcW w:w="672" w:type="dxa"/>
          </w:tcPr>
          <w:p w14:paraId="195B2E89" w14:textId="77777777" w:rsidR="007C54C4" w:rsidRDefault="007C54C4" w:rsidP="00AB2408">
            <w:r>
              <w:t>516.</w:t>
            </w:r>
          </w:p>
        </w:tc>
        <w:tc>
          <w:tcPr>
            <w:tcW w:w="1590" w:type="dxa"/>
          </w:tcPr>
          <w:p w14:paraId="5A150061" w14:textId="77777777" w:rsidR="007C54C4" w:rsidRDefault="007C54C4" w:rsidP="00AB2408">
            <w:r>
              <w:t>2025-10-23</w:t>
            </w:r>
          </w:p>
        </w:tc>
        <w:tc>
          <w:tcPr>
            <w:tcW w:w="8722" w:type="dxa"/>
          </w:tcPr>
          <w:p w14:paraId="72BC756F" w14:textId="77777777" w:rsidR="007C54C4" w:rsidRDefault="007C54C4" w:rsidP="00AB2408">
            <w:r w:rsidRPr="00B77B31">
              <w:t>Bijlage controlerapport Scouting Nederland NDW00 L 2494</w:t>
            </w:r>
          </w:p>
        </w:tc>
        <w:tc>
          <w:tcPr>
            <w:tcW w:w="3328" w:type="dxa"/>
          </w:tcPr>
          <w:p w14:paraId="42F20841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45D0B369" w14:textId="77777777" w:rsidTr="00AF6812">
        <w:trPr>
          <w:trHeight w:val="267"/>
        </w:trPr>
        <w:tc>
          <w:tcPr>
            <w:tcW w:w="672" w:type="dxa"/>
          </w:tcPr>
          <w:p w14:paraId="02CA6C8B" w14:textId="77777777" w:rsidR="007C54C4" w:rsidRDefault="007C54C4" w:rsidP="00AB2408">
            <w:r>
              <w:t>517.</w:t>
            </w:r>
          </w:p>
        </w:tc>
        <w:tc>
          <w:tcPr>
            <w:tcW w:w="1590" w:type="dxa"/>
          </w:tcPr>
          <w:p w14:paraId="2AB2C552" w14:textId="77777777" w:rsidR="007C54C4" w:rsidRDefault="007C54C4" w:rsidP="00AB2408">
            <w:r>
              <w:t>2025-10-27</w:t>
            </w:r>
          </w:p>
        </w:tc>
        <w:tc>
          <w:tcPr>
            <w:tcW w:w="8722" w:type="dxa"/>
          </w:tcPr>
          <w:p w14:paraId="2748B6CE" w14:textId="77777777" w:rsidR="007C54C4" w:rsidRDefault="007C54C4" w:rsidP="00AB2408">
            <w:r w:rsidRPr="00B77B31">
              <w:t>Bijlage controlerapport Smeets Agro B.V. NDW00 P 133, 134 en 135 en NDW00 S 420</w:t>
            </w:r>
          </w:p>
        </w:tc>
        <w:tc>
          <w:tcPr>
            <w:tcW w:w="3328" w:type="dxa"/>
          </w:tcPr>
          <w:p w14:paraId="2B99C96A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25141DD8" w14:textId="77777777" w:rsidTr="00AF6812">
        <w:trPr>
          <w:trHeight w:val="267"/>
        </w:trPr>
        <w:tc>
          <w:tcPr>
            <w:tcW w:w="672" w:type="dxa"/>
          </w:tcPr>
          <w:p w14:paraId="727F9D0E" w14:textId="77777777" w:rsidR="007C54C4" w:rsidRDefault="007C54C4" w:rsidP="00AB2408">
            <w:r>
              <w:t>518.</w:t>
            </w:r>
          </w:p>
        </w:tc>
        <w:tc>
          <w:tcPr>
            <w:tcW w:w="1590" w:type="dxa"/>
          </w:tcPr>
          <w:p w14:paraId="24B92117" w14:textId="77777777" w:rsidR="007C54C4" w:rsidRDefault="007C54C4" w:rsidP="00AB2408">
            <w:r>
              <w:t>2025-10-31</w:t>
            </w:r>
          </w:p>
        </w:tc>
        <w:tc>
          <w:tcPr>
            <w:tcW w:w="8722" w:type="dxa"/>
          </w:tcPr>
          <w:p w14:paraId="6D3744B2" w14:textId="77777777" w:rsidR="007C54C4" w:rsidRDefault="007C54C4" w:rsidP="00AB2408">
            <w:r w:rsidRPr="00B77B31">
              <w:t xml:space="preserve">Bijlage controlerapport </w:t>
            </w:r>
            <w:proofErr w:type="spellStart"/>
            <w:r>
              <w:t>xxxx</w:t>
            </w:r>
            <w:proofErr w:type="spellEnd"/>
            <w:r w:rsidRPr="00B77B31">
              <w:t xml:space="preserve"> HOR S 179</w:t>
            </w:r>
          </w:p>
        </w:tc>
        <w:tc>
          <w:tcPr>
            <w:tcW w:w="3328" w:type="dxa"/>
          </w:tcPr>
          <w:p w14:paraId="7C535C98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79D0724D" w14:textId="77777777" w:rsidTr="00AF6812">
        <w:trPr>
          <w:trHeight w:val="267"/>
        </w:trPr>
        <w:tc>
          <w:tcPr>
            <w:tcW w:w="672" w:type="dxa"/>
          </w:tcPr>
          <w:p w14:paraId="0FC9AD3B" w14:textId="77777777" w:rsidR="007C54C4" w:rsidRDefault="007C54C4" w:rsidP="00AB2408">
            <w:r>
              <w:t>519.</w:t>
            </w:r>
          </w:p>
        </w:tc>
        <w:tc>
          <w:tcPr>
            <w:tcW w:w="1590" w:type="dxa"/>
          </w:tcPr>
          <w:p w14:paraId="47076808" w14:textId="77777777" w:rsidR="007C54C4" w:rsidRDefault="007C54C4" w:rsidP="00AB2408">
            <w:r>
              <w:t>2025-10-27</w:t>
            </w:r>
          </w:p>
        </w:tc>
        <w:tc>
          <w:tcPr>
            <w:tcW w:w="8722" w:type="dxa"/>
          </w:tcPr>
          <w:p w14:paraId="022ECC35" w14:textId="77777777" w:rsidR="007C54C4" w:rsidRDefault="007C54C4" w:rsidP="00AB2408">
            <w:r w:rsidRPr="00B77B31">
              <w:t>Bijlage controlerapport Wagemans Agro B.V. MEL00 D 2324 en 2275</w:t>
            </w:r>
          </w:p>
        </w:tc>
        <w:tc>
          <w:tcPr>
            <w:tcW w:w="3328" w:type="dxa"/>
          </w:tcPr>
          <w:p w14:paraId="585CC3CD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7B222752" w14:textId="77777777" w:rsidTr="00AF6812">
        <w:trPr>
          <w:trHeight w:val="267"/>
        </w:trPr>
        <w:tc>
          <w:tcPr>
            <w:tcW w:w="672" w:type="dxa"/>
          </w:tcPr>
          <w:p w14:paraId="4CBDFB38" w14:textId="77777777" w:rsidR="007C54C4" w:rsidRDefault="007C54C4" w:rsidP="00AB2408">
            <w:r>
              <w:t>520.</w:t>
            </w:r>
          </w:p>
        </w:tc>
        <w:tc>
          <w:tcPr>
            <w:tcW w:w="1590" w:type="dxa"/>
          </w:tcPr>
          <w:p w14:paraId="2F5B67F0" w14:textId="77777777" w:rsidR="007C54C4" w:rsidRDefault="007C54C4" w:rsidP="00AB2408">
            <w:r>
              <w:t>2024-12-27</w:t>
            </w:r>
          </w:p>
        </w:tc>
        <w:tc>
          <w:tcPr>
            <w:tcW w:w="8722" w:type="dxa"/>
          </w:tcPr>
          <w:p w14:paraId="60AF3ECC" w14:textId="77777777" w:rsidR="007C54C4" w:rsidRDefault="007C54C4" w:rsidP="00AB2408">
            <w:r w:rsidRPr="00B77B31">
              <w:t>Handhavingsverzoek per post</w:t>
            </w:r>
          </w:p>
        </w:tc>
        <w:tc>
          <w:tcPr>
            <w:tcW w:w="3328" w:type="dxa"/>
          </w:tcPr>
          <w:p w14:paraId="3E09056E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5AE69156" w14:textId="77777777" w:rsidTr="00AF6812">
        <w:trPr>
          <w:trHeight w:val="267"/>
        </w:trPr>
        <w:tc>
          <w:tcPr>
            <w:tcW w:w="672" w:type="dxa"/>
          </w:tcPr>
          <w:p w14:paraId="684B773D" w14:textId="77777777" w:rsidR="007C54C4" w:rsidRDefault="007C54C4" w:rsidP="00AB2408">
            <w:r>
              <w:t>521.</w:t>
            </w:r>
          </w:p>
        </w:tc>
        <w:tc>
          <w:tcPr>
            <w:tcW w:w="1590" w:type="dxa"/>
          </w:tcPr>
          <w:p w14:paraId="322A4224" w14:textId="77777777" w:rsidR="007C54C4" w:rsidRDefault="007C54C4" w:rsidP="00AB2408">
            <w:r>
              <w:t>2025-11-26</w:t>
            </w:r>
          </w:p>
        </w:tc>
        <w:tc>
          <w:tcPr>
            <w:tcW w:w="8722" w:type="dxa"/>
          </w:tcPr>
          <w:p w14:paraId="1A3836E6" w14:textId="77777777" w:rsidR="007C54C4" w:rsidRDefault="007C54C4" w:rsidP="00AB2408">
            <w:r w:rsidRPr="00B77B31">
              <w:t>Verstuurd besluit deel 2</w:t>
            </w:r>
          </w:p>
        </w:tc>
        <w:tc>
          <w:tcPr>
            <w:tcW w:w="3328" w:type="dxa"/>
          </w:tcPr>
          <w:p w14:paraId="799EC488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1537CF81" w14:textId="77777777" w:rsidTr="00AF6812">
        <w:trPr>
          <w:trHeight w:val="267"/>
        </w:trPr>
        <w:tc>
          <w:tcPr>
            <w:tcW w:w="672" w:type="dxa"/>
          </w:tcPr>
          <w:p w14:paraId="5A627ADD" w14:textId="77777777" w:rsidR="007C54C4" w:rsidRDefault="007C54C4" w:rsidP="00AB2408">
            <w:r>
              <w:t>522.</w:t>
            </w:r>
          </w:p>
        </w:tc>
        <w:tc>
          <w:tcPr>
            <w:tcW w:w="1590" w:type="dxa"/>
          </w:tcPr>
          <w:p w14:paraId="0F105C56" w14:textId="77777777" w:rsidR="007C54C4" w:rsidRDefault="007C54C4" w:rsidP="00AB2408">
            <w:r>
              <w:t>2025-11-18</w:t>
            </w:r>
          </w:p>
        </w:tc>
        <w:tc>
          <w:tcPr>
            <w:tcW w:w="8722" w:type="dxa"/>
          </w:tcPr>
          <w:p w14:paraId="01B2FFE0" w14:textId="77777777" w:rsidR="007C54C4" w:rsidRDefault="007C54C4" w:rsidP="00AB2408">
            <w:r w:rsidRPr="00B77B31">
              <w:t xml:space="preserve">Waarschuwingsbrief inz. gebruik </w:t>
            </w:r>
            <w:proofErr w:type="spellStart"/>
            <w:r w:rsidRPr="00B77B31">
              <w:t>gewasbesch.midd</w:t>
            </w:r>
            <w:proofErr w:type="spellEnd"/>
            <w:r w:rsidRPr="00B77B31">
              <w:t xml:space="preserve">. </w:t>
            </w:r>
            <w:proofErr w:type="spellStart"/>
            <w:r>
              <w:t>xxxx</w:t>
            </w:r>
            <w:proofErr w:type="spellEnd"/>
          </w:p>
        </w:tc>
        <w:tc>
          <w:tcPr>
            <w:tcW w:w="3328" w:type="dxa"/>
          </w:tcPr>
          <w:p w14:paraId="4B0EE36E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5E04C9DA" w14:textId="77777777" w:rsidTr="00AF6812">
        <w:trPr>
          <w:trHeight w:val="267"/>
        </w:trPr>
        <w:tc>
          <w:tcPr>
            <w:tcW w:w="672" w:type="dxa"/>
          </w:tcPr>
          <w:p w14:paraId="1920387F" w14:textId="77777777" w:rsidR="007C54C4" w:rsidRDefault="007C54C4" w:rsidP="00AB2408">
            <w:r>
              <w:t>524.</w:t>
            </w:r>
          </w:p>
        </w:tc>
        <w:tc>
          <w:tcPr>
            <w:tcW w:w="1590" w:type="dxa"/>
          </w:tcPr>
          <w:p w14:paraId="04240F32" w14:textId="77777777" w:rsidR="007C54C4" w:rsidRDefault="007C54C4" w:rsidP="00AB2408">
            <w:r>
              <w:t>2025-11-18</w:t>
            </w:r>
          </w:p>
        </w:tc>
        <w:tc>
          <w:tcPr>
            <w:tcW w:w="8722" w:type="dxa"/>
          </w:tcPr>
          <w:p w14:paraId="7667A756" w14:textId="77777777" w:rsidR="007C54C4" w:rsidRDefault="007C54C4" w:rsidP="00AB2408">
            <w:r w:rsidRPr="00F2046E">
              <w:t xml:space="preserve">Waarschuwingsbrief inzake gebruik </w:t>
            </w:r>
            <w:proofErr w:type="spellStart"/>
            <w:r w:rsidRPr="00F2046E">
              <w:t>gewasbesch.midd</w:t>
            </w:r>
            <w:proofErr w:type="spellEnd"/>
            <w:r w:rsidRPr="00F2046E">
              <w:t>. Wagemans Agro</w:t>
            </w:r>
          </w:p>
        </w:tc>
        <w:tc>
          <w:tcPr>
            <w:tcW w:w="3328" w:type="dxa"/>
          </w:tcPr>
          <w:p w14:paraId="018B7499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1668E4B6" w14:textId="77777777" w:rsidTr="00AF6812">
        <w:trPr>
          <w:trHeight w:val="267"/>
        </w:trPr>
        <w:tc>
          <w:tcPr>
            <w:tcW w:w="672" w:type="dxa"/>
          </w:tcPr>
          <w:p w14:paraId="78C099D8" w14:textId="77777777" w:rsidR="007C54C4" w:rsidRDefault="007C54C4" w:rsidP="00AB2408">
            <w:r>
              <w:t>525.</w:t>
            </w:r>
          </w:p>
        </w:tc>
        <w:tc>
          <w:tcPr>
            <w:tcW w:w="1590" w:type="dxa"/>
          </w:tcPr>
          <w:p w14:paraId="0FDADD1F" w14:textId="77777777" w:rsidR="007C54C4" w:rsidRDefault="007C54C4" w:rsidP="00AB2408">
            <w:r>
              <w:t>2025-11-27</w:t>
            </w:r>
          </w:p>
        </w:tc>
        <w:tc>
          <w:tcPr>
            <w:tcW w:w="8722" w:type="dxa"/>
          </w:tcPr>
          <w:p w14:paraId="5A61A63B" w14:textId="77777777" w:rsidR="007C54C4" w:rsidRDefault="007C54C4" w:rsidP="00AB2408">
            <w:r w:rsidRPr="00F2046E">
              <w:t xml:space="preserve">Waarschuwingsbrief inzake gebruik </w:t>
            </w:r>
            <w:proofErr w:type="spellStart"/>
            <w:r w:rsidRPr="00F2046E">
              <w:t>gewasbesch.midd</w:t>
            </w:r>
            <w:proofErr w:type="spellEnd"/>
            <w:r w:rsidRPr="00F2046E">
              <w:t>. Wagemans Agro_02</w:t>
            </w:r>
          </w:p>
        </w:tc>
        <w:tc>
          <w:tcPr>
            <w:tcW w:w="3328" w:type="dxa"/>
          </w:tcPr>
          <w:p w14:paraId="6F331992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26A923AB" w14:textId="77777777" w:rsidTr="00AF6812">
        <w:trPr>
          <w:trHeight w:val="267"/>
        </w:trPr>
        <w:tc>
          <w:tcPr>
            <w:tcW w:w="672" w:type="dxa"/>
          </w:tcPr>
          <w:p w14:paraId="511AD888" w14:textId="77777777" w:rsidR="007C54C4" w:rsidRDefault="007C54C4" w:rsidP="00AB2408">
            <w:r>
              <w:t>526.</w:t>
            </w:r>
          </w:p>
        </w:tc>
        <w:tc>
          <w:tcPr>
            <w:tcW w:w="1590" w:type="dxa"/>
          </w:tcPr>
          <w:p w14:paraId="0DF1BF03" w14:textId="77777777" w:rsidR="007C54C4" w:rsidRDefault="007C54C4" w:rsidP="00AB2408">
            <w:r>
              <w:t>2025-10-06</w:t>
            </w:r>
          </w:p>
        </w:tc>
        <w:tc>
          <w:tcPr>
            <w:tcW w:w="8722" w:type="dxa"/>
          </w:tcPr>
          <w:p w14:paraId="0E399542" w14:textId="77777777" w:rsidR="007C54C4" w:rsidRDefault="007C54C4" w:rsidP="00AB2408">
            <w:r w:rsidRPr="00F2046E">
              <w:t xml:space="preserve">GS besluit op handhavingsverzoek m.b.t. gebruik </w:t>
            </w:r>
            <w:proofErr w:type="spellStart"/>
            <w:r w:rsidRPr="00F2046E">
              <w:t>gewasbeschermingsmid</w:t>
            </w:r>
            <w:proofErr w:type="spellEnd"/>
          </w:p>
        </w:tc>
        <w:tc>
          <w:tcPr>
            <w:tcW w:w="3328" w:type="dxa"/>
          </w:tcPr>
          <w:p w14:paraId="521FBD2C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0529A3B2" w14:textId="77777777" w:rsidTr="00AF6812">
        <w:trPr>
          <w:trHeight w:val="267"/>
        </w:trPr>
        <w:tc>
          <w:tcPr>
            <w:tcW w:w="672" w:type="dxa"/>
          </w:tcPr>
          <w:p w14:paraId="41CA1310" w14:textId="77777777" w:rsidR="007C54C4" w:rsidRDefault="007C54C4" w:rsidP="00AB2408">
            <w:r>
              <w:t>527.</w:t>
            </w:r>
          </w:p>
        </w:tc>
        <w:tc>
          <w:tcPr>
            <w:tcW w:w="1590" w:type="dxa"/>
          </w:tcPr>
          <w:p w14:paraId="004A32A5" w14:textId="77777777" w:rsidR="007C54C4" w:rsidRDefault="007C54C4" w:rsidP="00AB2408">
            <w:r>
              <w:t>2025-10-01</w:t>
            </w:r>
          </w:p>
        </w:tc>
        <w:tc>
          <w:tcPr>
            <w:tcW w:w="8722" w:type="dxa"/>
          </w:tcPr>
          <w:p w14:paraId="398591A6" w14:textId="77777777" w:rsidR="007C54C4" w:rsidRDefault="007C54C4" w:rsidP="00AB2408">
            <w:r w:rsidRPr="00F2046E">
              <w:t>Waarschuwingsbrief Agro Wagemans BV</w:t>
            </w:r>
          </w:p>
        </w:tc>
        <w:tc>
          <w:tcPr>
            <w:tcW w:w="3328" w:type="dxa"/>
          </w:tcPr>
          <w:p w14:paraId="54315F80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5D1AC924" w14:textId="77777777" w:rsidTr="00AF6812">
        <w:trPr>
          <w:trHeight w:val="267"/>
        </w:trPr>
        <w:tc>
          <w:tcPr>
            <w:tcW w:w="672" w:type="dxa"/>
          </w:tcPr>
          <w:p w14:paraId="29799040" w14:textId="77777777" w:rsidR="007C54C4" w:rsidRDefault="007C54C4" w:rsidP="00AB2408">
            <w:r>
              <w:t>528.</w:t>
            </w:r>
          </w:p>
        </w:tc>
        <w:tc>
          <w:tcPr>
            <w:tcW w:w="1590" w:type="dxa"/>
          </w:tcPr>
          <w:p w14:paraId="379F9DA6" w14:textId="77777777" w:rsidR="007C54C4" w:rsidRDefault="007C54C4" w:rsidP="00AB2408">
            <w:r>
              <w:t>2025-10-01</w:t>
            </w:r>
          </w:p>
        </w:tc>
        <w:tc>
          <w:tcPr>
            <w:tcW w:w="8722" w:type="dxa"/>
          </w:tcPr>
          <w:p w14:paraId="016FBE34" w14:textId="77777777" w:rsidR="007C54C4" w:rsidRDefault="007C54C4" w:rsidP="00AB2408">
            <w:r w:rsidRPr="00F2046E">
              <w:t xml:space="preserve">Waarschuwingsbrief heren </w:t>
            </w:r>
            <w:proofErr w:type="spellStart"/>
            <w:r>
              <w:t>xxxx</w:t>
            </w:r>
            <w:proofErr w:type="spellEnd"/>
          </w:p>
        </w:tc>
        <w:tc>
          <w:tcPr>
            <w:tcW w:w="3328" w:type="dxa"/>
          </w:tcPr>
          <w:p w14:paraId="36E07CA6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10EC9CD9" w14:textId="77777777" w:rsidTr="00AF6812">
        <w:trPr>
          <w:trHeight w:val="267"/>
        </w:trPr>
        <w:tc>
          <w:tcPr>
            <w:tcW w:w="672" w:type="dxa"/>
          </w:tcPr>
          <w:p w14:paraId="67A35167" w14:textId="77777777" w:rsidR="007C54C4" w:rsidRDefault="007C54C4" w:rsidP="00AB2408">
            <w:r>
              <w:t>529.</w:t>
            </w:r>
          </w:p>
        </w:tc>
        <w:tc>
          <w:tcPr>
            <w:tcW w:w="1590" w:type="dxa"/>
          </w:tcPr>
          <w:p w14:paraId="7F76C8C3" w14:textId="77777777" w:rsidR="007C54C4" w:rsidRDefault="007C54C4" w:rsidP="00AB2408">
            <w:r>
              <w:t>2025-09-30</w:t>
            </w:r>
          </w:p>
        </w:tc>
        <w:tc>
          <w:tcPr>
            <w:tcW w:w="8722" w:type="dxa"/>
          </w:tcPr>
          <w:p w14:paraId="0B00D3B5" w14:textId="0AB932EA" w:rsidR="007C54C4" w:rsidRDefault="007C54C4" w:rsidP="00AB2408">
            <w:r w:rsidRPr="00F2046E">
              <w:t xml:space="preserve">Bijlage. Controlerapport gewasbeschermingsmiddelen </w:t>
            </w:r>
            <w:proofErr w:type="spellStart"/>
            <w:r w:rsidR="00FB3DCF">
              <w:t>xxxx</w:t>
            </w:r>
            <w:proofErr w:type="spellEnd"/>
            <w:r w:rsidRPr="00F2046E">
              <w:t xml:space="preserve"> MEL D</w:t>
            </w:r>
          </w:p>
        </w:tc>
        <w:tc>
          <w:tcPr>
            <w:tcW w:w="3328" w:type="dxa"/>
          </w:tcPr>
          <w:p w14:paraId="39C68BC3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19238C27" w14:textId="77777777" w:rsidTr="00AF6812">
        <w:trPr>
          <w:trHeight w:val="267"/>
        </w:trPr>
        <w:tc>
          <w:tcPr>
            <w:tcW w:w="672" w:type="dxa"/>
          </w:tcPr>
          <w:p w14:paraId="6049DE9D" w14:textId="77777777" w:rsidR="007C54C4" w:rsidRDefault="007C54C4" w:rsidP="00AB2408">
            <w:r>
              <w:t>530.</w:t>
            </w:r>
          </w:p>
        </w:tc>
        <w:tc>
          <w:tcPr>
            <w:tcW w:w="1590" w:type="dxa"/>
          </w:tcPr>
          <w:p w14:paraId="0CEE0634" w14:textId="77777777" w:rsidR="007C54C4" w:rsidRDefault="007C54C4" w:rsidP="00AB2408">
            <w:r>
              <w:t>2025-09-17</w:t>
            </w:r>
          </w:p>
        </w:tc>
        <w:tc>
          <w:tcPr>
            <w:tcW w:w="8722" w:type="dxa"/>
          </w:tcPr>
          <w:p w14:paraId="2270B237" w14:textId="77777777" w:rsidR="007C54C4" w:rsidRDefault="007C54C4" w:rsidP="00AB2408">
            <w:r w:rsidRPr="00F2046E">
              <w:t>Bijlage. Controlerapport gewasbeschermingsmiddelen Wagemans Agro B.V</w:t>
            </w:r>
          </w:p>
        </w:tc>
        <w:tc>
          <w:tcPr>
            <w:tcW w:w="3328" w:type="dxa"/>
          </w:tcPr>
          <w:p w14:paraId="587199BB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0E26031F" w14:textId="77777777" w:rsidTr="00AF6812">
        <w:trPr>
          <w:trHeight w:val="267"/>
        </w:trPr>
        <w:tc>
          <w:tcPr>
            <w:tcW w:w="672" w:type="dxa"/>
          </w:tcPr>
          <w:p w14:paraId="03C47941" w14:textId="77777777" w:rsidR="007C54C4" w:rsidRDefault="007C54C4" w:rsidP="00AB2408">
            <w:r>
              <w:lastRenderedPageBreak/>
              <w:t>531.</w:t>
            </w:r>
          </w:p>
        </w:tc>
        <w:tc>
          <w:tcPr>
            <w:tcW w:w="1590" w:type="dxa"/>
          </w:tcPr>
          <w:p w14:paraId="236C7839" w14:textId="77777777" w:rsidR="007C54C4" w:rsidRDefault="007C54C4" w:rsidP="00AB2408">
            <w:r>
              <w:t>2026-03-24</w:t>
            </w:r>
          </w:p>
        </w:tc>
        <w:tc>
          <w:tcPr>
            <w:tcW w:w="8722" w:type="dxa"/>
          </w:tcPr>
          <w:p w14:paraId="134CF2BC" w14:textId="77777777" w:rsidR="007C54C4" w:rsidRDefault="007C54C4" w:rsidP="00AB2408">
            <w:r w:rsidRPr="00F2046E">
              <w:t>GS brief BOB_01</w:t>
            </w:r>
          </w:p>
        </w:tc>
        <w:tc>
          <w:tcPr>
            <w:tcW w:w="3328" w:type="dxa"/>
          </w:tcPr>
          <w:p w14:paraId="0A08C97A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7A2D7BE8" w14:textId="77777777" w:rsidTr="00AF6812">
        <w:trPr>
          <w:trHeight w:val="267"/>
        </w:trPr>
        <w:tc>
          <w:tcPr>
            <w:tcW w:w="672" w:type="dxa"/>
          </w:tcPr>
          <w:p w14:paraId="63527FC5" w14:textId="77777777" w:rsidR="007C54C4" w:rsidRDefault="007C54C4" w:rsidP="00AB2408">
            <w:r>
              <w:t>532.</w:t>
            </w:r>
          </w:p>
        </w:tc>
        <w:tc>
          <w:tcPr>
            <w:tcW w:w="1590" w:type="dxa"/>
          </w:tcPr>
          <w:p w14:paraId="6EFC9BA7" w14:textId="77777777" w:rsidR="007C54C4" w:rsidRDefault="007C54C4" w:rsidP="00AB2408">
            <w:r>
              <w:t>2025-05-13</w:t>
            </w:r>
          </w:p>
        </w:tc>
        <w:tc>
          <w:tcPr>
            <w:tcW w:w="8722" w:type="dxa"/>
          </w:tcPr>
          <w:p w14:paraId="6BEC55DE" w14:textId="77777777" w:rsidR="007C54C4" w:rsidRDefault="007C54C4" w:rsidP="00AB2408">
            <w:r w:rsidRPr="00F2046E">
              <w:t>Handhavingsverzoek</w:t>
            </w:r>
          </w:p>
        </w:tc>
        <w:tc>
          <w:tcPr>
            <w:tcW w:w="3328" w:type="dxa"/>
          </w:tcPr>
          <w:p w14:paraId="64A71DC2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1366AD2B" w14:textId="77777777" w:rsidTr="00AF6812">
        <w:trPr>
          <w:trHeight w:val="267"/>
        </w:trPr>
        <w:tc>
          <w:tcPr>
            <w:tcW w:w="672" w:type="dxa"/>
          </w:tcPr>
          <w:p w14:paraId="3DF76AB8" w14:textId="77777777" w:rsidR="007C54C4" w:rsidRDefault="007C54C4" w:rsidP="00AB2408">
            <w:r>
              <w:t>533.</w:t>
            </w:r>
          </w:p>
        </w:tc>
        <w:tc>
          <w:tcPr>
            <w:tcW w:w="1590" w:type="dxa"/>
          </w:tcPr>
          <w:p w14:paraId="57C5DD00" w14:textId="77777777" w:rsidR="007C54C4" w:rsidRDefault="007C54C4" w:rsidP="00AB2408">
            <w:r>
              <w:t>2026-03-24</w:t>
            </w:r>
          </w:p>
        </w:tc>
        <w:tc>
          <w:tcPr>
            <w:tcW w:w="8722" w:type="dxa"/>
          </w:tcPr>
          <w:p w14:paraId="5CBC1FC4" w14:textId="77777777" w:rsidR="007C54C4" w:rsidRDefault="007C54C4" w:rsidP="00AB2408">
            <w:r w:rsidRPr="00F2046E">
              <w:t>Verstuurde BOB Z110</w:t>
            </w:r>
          </w:p>
        </w:tc>
        <w:tc>
          <w:tcPr>
            <w:tcW w:w="3328" w:type="dxa"/>
          </w:tcPr>
          <w:p w14:paraId="381B8915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591CB032" w14:textId="77777777" w:rsidTr="00AF6812">
        <w:trPr>
          <w:trHeight w:val="267"/>
        </w:trPr>
        <w:tc>
          <w:tcPr>
            <w:tcW w:w="672" w:type="dxa"/>
          </w:tcPr>
          <w:p w14:paraId="650E097C" w14:textId="77777777" w:rsidR="007C54C4" w:rsidRDefault="007C54C4" w:rsidP="00AB2408">
            <w:r>
              <w:t>534.</w:t>
            </w:r>
          </w:p>
        </w:tc>
        <w:tc>
          <w:tcPr>
            <w:tcW w:w="1590" w:type="dxa"/>
          </w:tcPr>
          <w:p w14:paraId="668EC318" w14:textId="77777777" w:rsidR="007C54C4" w:rsidRDefault="007C54C4" w:rsidP="00AB2408">
            <w:r>
              <w:t>2026-01-16</w:t>
            </w:r>
          </w:p>
        </w:tc>
        <w:tc>
          <w:tcPr>
            <w:tcW w:w="8722" w:type="dxa"/>
          </w:tcPr>
          <w:p w14:paraId="0DDF62E3" w14:textId="77777777" w:rsidR="007C54C4" w:rsidRDefault="007C54C4" w:rsidP="00AB2408">
            <w:r w:rsidRPr="00F2046E">
              <w:t>Verweerschrift inzake bezwaar Z110</w:t>
            </w:r>
          </w:p>
        </w:tc>
        <w:tc>
          <w:tcPr>
            <w:tcW w:w="3328" w:type="dxa"/>
          </w:tcPr>
          <w:p w14:paraId="4DE158E9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2E26A726" w14:textId="77777777" w:rsidTr="00AF6812">
        <w:trPr>
          <w:trHeight w:val="267"/>
        </w:trPr>
        <w:tc>
          <w:tcPr>
            <w:tcW w:w="672" w:type="dxa"/>
          </w:tcPr>
          <w:p w14:paraId="3CA047EE" w14:textId="77777777" w:rsidR="007C54C4" w:rsidRDefault="007C54C4" w:rsidP="00AB2408">
            <w:r>
              <w:t>535.</w:t>
            </w:r>
          </w:p>
        </w:tc>
        <w:tc>
          <w:tcPr>
            <w:tcW w:w="1590" w:type="dxa"/>
          </w:tcPr>
          <w:p w14:paraId="6BF44029" w14:textId="77777777" w:rsidR="007C54C4" w:rsidRDefault="007C54C4" w:rsidP="00AB2408">
            <w:r>
              <w:t>2026-03-05</w:t>
            </w:r>
          </w:p>
        </w:tc>
        <w:tc>
          <w:tcPr>
            <w:tcW w:w="8722" w:type="dxa"/>
          </w:tcPr>
          <w:p w14:paraId="144E68C5" w14:textId="77777777" w:rsidR="007C54C4" w:rsidRDefault="007C54C4" w:rsidP="00AB2408">
            <w:r w:rsidRPr="00F2046E">
              <w:t>Advies</w:t>
            </w:r>
          </w:p>
        </w:tc>
        <w:tc>
          <w:tcPr>
            <w:tcW w:w="3328" w:type="dxa"/>
          </w:tcPr>
          <w:p w14:paraId="1F161B6B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211148B1" w14:textId="77777777" w:rsidTr="00AF6812">
        <w:trPr>
          <w:trHeight w:val="267"/>
        </w:trPr>
        <w:tc>
          <w:tcPr>
            <w:tcW w:w="672" w:type="dxa"/>
          </w:tcPr>
          <w:p w14:paraId="1BE71707" w14:textId="77777777" w:rsidR="007C54C4" w:rsidRDefault="007C54C4" w:rsidP="00AB2408">
            <w:r>
              <w:t>536.</w:t>
            </w:r>
          </w:p>
        </w:tc>
        <w:tc>
          <w:tcPr>
            <w:tcW w:w="1590" w:type="dxa"/>
          </w:tcPr>
          <w:p w14:paraId="0B6B2031" w14:textId="77777777" w:rsidR="007C54C4" w:rsidRDefault="007C54C4" w:rsidP="00AB2408">
            <w:r>
              <w:t>2026-01-29</w:t>
            </w:r>
          </w:p>
        </w:tc>
        <w:tc>
          <w:tcPr>
            <w:tcW w:w="8722" w:type="dxa"/>
          </w:tcPr>
          <w:p w14:paraId="27BEB791" w14:textId="77777777" w:rsidR="007C54C4" w:rsidRDefault="007C54C4" w:rsidP="00AB2408">
            <w:r w:rsidRPr="00F2046E">
              <w:t>Verslag hoorzitting</w:t>
            </w:r>
          </w:p>
        </w:tc>
        <w:tc>
          <w:tcPr>
            <w:tcW w:w="3328" w:type="dxa"/>
          </w:tcPr>
          <w:p w14:paraId="5A94FF41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4EB56DE2" w14:textId="77777777" w:rsidTr="00AF6812">
        <w:trPr>
          <w:trHeight w:val="56"/>
        </w:trPr>
        <w:tc>
          <w:tcPr>
            <w:tcW w:w="672" w:type="dxa"/>
          </w:tcPr>
          <w:p w14:paraId="4DE49A6B" w14:textId="59BC7C5C" w:rsidR="007C54C4" w:rsidRDefault="007C54C4" w:rsidP="00AB2408">
            <w:bookmarkStart w:id="0" w:name="_GoBack"/>
            <w:bookmarkEnd w:id="0"/>
          </w:p>
        </w:tc>
        <w:tc>
          <w:tcPr>
            <w:tcW w:w="1590" w:type="dxa"/>
          </w:tcPr>
          <w:p w14:paraId="5604D2C3" w14:textId="2F07CFD2" w:rsidR="007C54C4" w:rsidRDefault="007C54C4" w:rsidP="00AB2408"/>
        </w:tc>
        <w:tc>
          <w:tcPr>
            <w:tcW w:w="8722" w:type="dxa"/>
          </w:tcPr>
          <w:p w14:paraId="12165F28" w14:textId="3ED290BF" w:rsidR="007C54C4" w:rsidRDefault="007C54C4" w:rsidP="00AB2408"/>
        </w:tc>
        <w:tc>
          <w:tcPr>
            <w:tcW w:w="3328" w:type="dxa"/>
          </w:tcPr>
          <w:p w14:paraId="7F4D2C9D" w14:textId="51100666" w:rsidR="007C54C4" w:rsidRDefault="007C54C4" w:rsidP="00AB2408"/>
        </w:tc>
      </w:tr>
      <w:tr w:rsidR="007C54C4" w14:paraId="2BA952C0" w14:textId="77777777" w:rsidTr="00AF6812">
        <w:trPr>
          <w:trHeight w:val="267"/>
        </w:trPr>
        <w:tc>
          <w:tcPr>
            <w:tcW w:w="672" w:type="dxa"/>
          </w:tcPr>
          <w:p w14:paraId="214551D8" w14:textId="77777777" w:rsidR="007C54C4" w:rsidRDefault="007C54C4" w:rsidP="00AB2408">
            <w:r>
              <w:t>543.</w:t>
            </w:r>
          </w:p>
        </w:tc>
        <w:tc>
          <w:tcPr>
            <w:tcW w:w="1590" w:type="dxa"/>
          </w:tcPr>
          <w:p w14:paraId="7B617DAB" w14:textId="77777777" w:rsidR="007C54C4" w:rsidRDefault="007C54C4" w:rsidP="00AB2408">
            <w:r>
              <w:t>2021-05-27</w:t>
            </w:r>
          </w:p>
        </w:tc>
        <w:tc>
          <w:tcPr>
            <w:tcW w:w="8722" w:type="dxa"/>
          </w:tcPr>
          <w:p w14:paraId="661EFDC8" w14:textId="77777777" w:rsidR="007C54C4" w:rsidRDefault="007C54C4" w:rsidP="00AB2408">
            <w:r w:rsidRPr="00F2046E">
              <w:t xml:space="preserve">bijlage. </w:t>
            </w:r>
            <w:proofErr w:type="spellStart"/>
            <w:r w:rsidRPr="00F2046E">
              <w:t>Wnb</w:t>
            </w:r>
            <w:proofErr w:type="spellEnd"/>
            <w:r w:rsidRPr="00F2046E">
              <w:t xml:space="preserve"> vergunning mei 2021</w:t>
            </w:r>
          </w:p>
        </w:tc>
        <w:tc>
          <w:tcPr>
            <w:tcW w:w="3328" w:type="dxa"/>
          </w:tcPr>
          <w:p w14:paraId="4DFADAD1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16834837" w14:textId="77777777" w:rsidTr="00AF6812">
        <w:trPr>
          <w:trHeight w:val="267"/>
        </w:trPr>
        <w:tc>
          <w:tcPr>
            <w:tcW w:w="672" w:type="dxa"/>
          </w:tcPr>
          <w:p w14:paraId="19D86CE3" w14:textId="77777777" w:rsidR="007C54C4" w:rsidRDefault="007C54C4" w:rsidP="00AB2408">
            <w:r>
              <w:t>544.</w:t>
            </w:r>
          </w:p>
        </w:tc>
        <w:tc>
          <w:tcPr>
            <w:tcW w:w="1590" w:type="dxa"/>
          </w:tcPr>
          <w:p w14:paraId="1ED611D7" w14:textId="77777777" w:rsidR="007C54C4" w:rsidRDefault="007C54C4" w:rsidP="00AB2408">
            <w:r>
              <w:t>2025-06-17</w:t>
            </w:r>
          </w:p>
        </w:tc>
        <w:tc>
          <w:tcPr>
            <w:tcW w:w="8722" w:type="dxa"/>
          </w:tcPr>
          <w:p w14:paraId="157722A0" w14:textId="77777777" w:rsidR="007C54C4" w:rsidRDefault="007C54C4" w:rsidP="00AB2408">
            <w:r w:rsidRPr="00F2046E">
              <w:t>Handhavingsverzoek per post</w:t>
            </w:r>
          </w:p>
        </w:tc>
        <w:tc>
          <w:tcPr>
            <w:tcW w:w="3328" w:type="dxa"/>
          </w:tcPr>
          <w:p w14:paraId="16780C79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4EFFB053" w14:textId="77777777" w:rsidTr="00AF6812">
        <w:trPr>
          <w:trHeight w:val="267"/>
        </w:trPr>
        <w:tc>
          <w:tcPr>
            <w:tcW w:w="672" w:type="dxa"/>
          </w:tcPr>
          <w:p w14:paraId="457619AE" w14:textId="77777777" w:rsidR="007C54C4" w:rsidRDefault="007C54C4" w:rsidP="00AB2408">
            <w:r>
              <w:t>545.</w:t>
            </w:r>
          </w:p>
        </w:tc>
        <w:tc>
          <w:tcPr>
            <w:tcW w:w="1590" w:type="dxa"/>
          </w:tcPr>
          <w:p w14:paraId="5EC40EC9" w14:textId="77777777" w:rsidR="007C54C4" w:rsidRDefault="007C54C4" w:rsidP="00AB2408">
            <w:r>
              <w:t>2025-09-23</w:t>
            </w:r>
          </w:p>
        </w:tc>
        <w:tc>
          <w:tcPr>
            <w:tcW w:w="8722" w:type="dxa"/>
          </w:tcPr>
          <w:p w14:paraId="22782869" w14:textId="77777777" w:rsidR="007C54C4" w:rsidRDefault="007C54C4" w:rsidP="00AB2408">
            <w:r w:rsidRPr="00F2046E">
              <w:t>Controlerapport Asbroek 1 Roggel d.d. 4-9-25</w:t>
            </w:r>
          </w:p>
        </w:tc>
        <w:tc>
          <w:tcPr>
            <w:tcW w:w="3328" w:type="dxa"/>
          </w:tcPr>
          <w:p w14:paraId="76B3137E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6D824EF7" w14:textId="77777777" w:rsidTr="00AF6812">
        <w:trPr>
          <w:trHeight w:val="267"/>
        </w:trPr>
        <w:tc>
          <w:tcPr>
            <w:tcW w:w="672" w:type="dxa"/>
          </w:tcPr>
          <w:p w14:paraId="421C3B31" w14:textId="77777777" w:rsidR="007C54C4" w:rsidRDefault="007C54C4" w:rsidP="00AB2408">
            <w:r>
              <w:t>546.</w:t>
            </w:r>
          </w:p>
        </w:tc>
        <w:tc>
          <w:tcPr>
            <w:tcW w:w="1590" w:type="dxa"/>
          </w:tcPr>
          <w:p w14:paraId="501794E0" w14:textId="77777777" w:rsidR="007C54C4" w:rsidRDefault="007C54C4" w:rsidP="00AB2408">
            <w:r>
              <w:t>2025-10-21</w:t>
            </w:r>
          </w:p>
        </w:tc>
        <w:tc>
          <w:tcPr>
            <w:tcW w:w="8722" w:type="dxa"/>
          </w:tcPr>
          <w:p w14:paraId="33B7398E" w14:textId="77777777" w:rsidR="007C54C4" w:rsidRDefault="007C54C4" w:rsidP="00AB2408">
            <w:r w:rsidRPr="00F2046E">
              <w:t>Verstuurd besluit tot afwijzing</w:t>
            </w:r>
          </w:p>
        </w:tc>
        <w:tc>
          <w:tcPr>
            <w:tcW w:w="3328" w:type="dxa"/>
          </w:tcPr>
          <w:p w14:paraId="1727D0CF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0714DDB7" w14:textId="77777777" w:rsidTr="00AF6812">
        <w:trPr>
          <w:trHeight w:val="267"/>
        </w:trPr>
        <w:tc>
          <w:tcPr>
            <w:tcW w:w="672" w:type="dxa"/>
          </w:tcPr>
          <w:p w14:paraId="3B1C5BA8" w14:textId="77777777" w:rsidR="007C54C4" w:rsidRDefault="007C54C4" w:rsidP="00AB2408">
            <w:r>
              <w:t>547.</w:t>
            </w:r>
          </w:p>
        </w:tc>
        <w:tc>
          <w:tcPr>
            <w:tcW w:w="1590" w:type="dxa"/>
          </w:tcPr>
          <w:p w14:paraId="49F514AC" w14:textId="77777777" w:rsidR="007C54C4" w:rsidRDefault="007C54C4" w:rsidP="00AB2408">
            <w:r>
              <w:t>2025-10-27</w:t>
            </w:r>
          </w:p>
        </w:tc>
        <w:tc>
          <w:tcPr>
            <w:tcW w:w="8722" w:type="dxa"/>
          </w:tcPr>
          <w:p w14:paraId="5A26DFC0" w14:textId="77777777" w:rsidR="007C54C4" w:rsidRDefault="007C54C4" w:rsidP="00AB2408">
            <w:r w:rsidRPr="00F2046E">
              <w:t>Waarschuwingsbrief Holding Tijssen BV (Asbroek 1)</w:t>
            </w:r>
          </w:p>
        </w:tc>
        <w:tc>
          <w:tcPr>
            <w:tcW w:w="3328" w:type="dxa"/>
          </w:tcPr>
          <w:p w14:paraId="2062BDB7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515A50E8" w14:textId="77777777" w:rsidTr="00AF6812">
        <w:trPr>
          <w:trHeight w:val="267"/>
        </w:trPr>
        <w:tc>
          <w:tcPr>
            <w:tcW w:w="672" w:type="dxa"/>
          </w:tcPr>
          <w:p w14:paraId="468A6CDA" w14:textId="77777777" w:rsidR="007C54C4" w:rsidRDefault="007C54C4" w:rsidP="00AB2408">
            <w:r>
              <w:t>548.</w:t>
            </w:r>
          </w:p>
        </w:tc>
        <w:tc>
          <w:tcPr>
            <w:tcW w:w="1590" w:type="dxa"/>
          </w:tcPr>
          <w:p w14:paraId="477EC9F3" w14:textId="77777777" w:rsidR="007C54C4" w:rsidRDefault="007C54C4" w:rsidP="00AB2408">
            <w:r>
              <w:t>2025-12-15</w:t>
            </w:r>
          </w:p>
        </w:tc>
        <w:tc>
          <w:tcPr>
            <w:tcW w:w="8722" w:type="dxa"/>
          </w:tcPr>
          <w:p w14:paraId="6616588D" w14:textId="77777777" w:rsidR="007C54C4" w:rsidRDefault="007C54C4" w:rsidP="00AB2408">
            <w:r w:rsidRPr="00F2046E">
              <w:t>HH-verzoek Stichting Stadspark Maastricht jan 26</w:t>
            </w:r>
          </w:p>
        </w:tc>
        <w:tc>
          <w:tcPr>
            <w:tcW w:w="3328" w:type="dxa"/>
          </w:tcPr>
          <w:p w14:paraId="024FFAEF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5275C346" w14:textId="77777777" w:rsidTr="00AF6812">
        <w:trPr>
          <w:trHeight w:val="267"/>
        </w:trPr>
        <w:tc>
          <w:tcPr>
            <w:tcW w:w="672" w:type="dxa"/>
          </w:tcPr>
          <w:p w14:paraId="10DEA2F6" w14:textId="77777777" w:rsidR="007C54C4" w:rsidRDefault="007C54C4" w:rsidP="00AB2408">
            <w:r>
              <w:t>549.</w:t>
            </w:r>
          </w:p>
        </w:tc>
        <w:tc>
          <w:tcPr>
            <w:tcW w:w="1590" w:type="dxa"/>
          </w:tcPr>
          <w:p w14:paraId="481E7735" w14:textId="77777777" w:rsidR="007C54C4" w:rsidRDefault="007C54C4" w:rsidP="00AB2408">
            <w:r>
              <w:t>2024-12-06</w:t>
            </w:r>
          </w:p>
        </w:tc>
        <w:tc>
          <w:tcPr>
            <w:tcW w:w="8722" w:type="dxa"/>
          </w:tcPr>
          <w:p w14:paraId="53CFFCCD" w14:textId="77777777" w:rsidR="007C54C4" w:rsidRDefault="007C54C4" w:rsidP="00AB2408">
            <w:r w:rsidRPr="00F2046E">
              <w:t>Afwijzen handhavingsverzoek Stichting Groen Weert</w:t>
            </w:r>
          </w:p>
        </w:tc>
        <w:tc>
          <w:tcPr>
            <w:tcW w:w="3328" w:type="dxa"/>
          </w:tcPr>
          <w:p w14:paraId="6D22286D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7AEB2A47" w14:textId="77777777" w:rsidTr="00AF6812">
        <w:trPr>
          <w:trHeight w:val="267"/>
        </w:trPr>
        <w:tc>
          <w:tcPr>
            <w:tcW w:w="672" w:type="dxa"/>
          </w:tcPr>
          <w:p w14:paraId="0AD14101" w14:textId="77777777" w:rsidR="007C54C4" w:rsidRDefault="007C54C4" w:rsidP="00AB2408">
            <w:r>
              <w:t>550.</w:t>
            </w:r>
          </w:p>
        </w:tc>
        <w:tc>
          <w:tcPr>
            <w:tcW w:w="1590" w:type="dxa"/>
          </w:tcPr>
          <w:p w14:paraId="18B77E69" w14:textId="77777777" w:rsidR="007C54C4" w:rsidRDefault="007C54C4" w:rsidP="00AB2408">
            <w:r>
              <w:t>2024-11-25</w:t>
            </w:r>
          </w:p>
        </w:tc>
        <w:tc>
          <w:tcPr>
            <w:tcW w:w="8722" w:type="dxa"/>
          </w:tcPr>
          <w:p w14:paraId="52793AB7" w14:textId="77777777" w:rsidR="007C54C4" w:rsidRDefault="007C54C4" w:rsidP="00AB2408">
            <w:r w:rsidRPr="00F2046E">
              <w:t>Controlerapport - OW-</w:t>
            </w:r>
            <w:proofErr w:type="spellStart"/>
            <w:r w:rsidRPr="00F2046E">
              <w:t>ontg</w:t>
            </w:r>
            <w:proofErr w:type="spellEnd"/>
          </w:p>
        </w:tc>
        <w:tc>
          <w:tcPr>
            <w:tcW w:w="3328" w:type="dxa"/>
          </w:tcPr>
          <w:p w14:paraId="0FCE5DA5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3C179338" w14:textId="77777777" w:rsidTr="00AF6812">
        <w:trPr>
          <w:trHeight w:val="267"/>
        </w:trPr>
        <w:tc>
          <w:tcPr>
            <w:tcW w:w="672" w:type="dxa"/>
          </w:tcPr>
          <w:p w14:paraId="2AC1CD7F" w14:textId="77777777" w:rsidR="007C54C4" w:rsidRDefault="007C54C4" w:rsidP="00AB2408">
            <w:r>
              <w:t>551.</w:t>
            </w:r>
          </w:p>
        </w:tc>
        <w:tc>
          <w:tcPr>
            <w:tcW w:w="1590" w:type="dxa"/>
          </w:tcPr>
          <w:p w14:paraId="67F54399" w14:textId="77777777" w:rsidR="007C54C4" w:rsidRDefault="007C54C4" w:rsidP="00AB2408">
            <w:r>
              <w:t>2024-10-27</w:t>
            </w:r>
          </w:p>
        </w:tc>
        <w:tc>
          <w:tcPr>
            <w:tcW w:w="8722" w:type="dxa"/>
          </w:tcPr>
          <w:p w14:paraId="472F22D7" w14:textId="77777777" w:rsidR="007C54C4" w:rsidRDefault="007C54C4" w:rsidP="00AB2408">
            <w:r w:rsidRPr="00F2046E">
              <w:t xml:space="preserve">Handhavingsverzoek </w:t>
            </w:r>
            <w:proofErr w:type="spellStart"/>
            <w:r w:rsidRPr="00F2046E">
              <w:t>Stg</w:t>
            </w:r>
            <w:proofErr w:type="spellEnd"/>
            <w:r w:rsidRPr="00F2046E">
              <w:t>. Groen Weert</w:t>
            </w:r>
          </w:p>
        </w:tc>
        <w:tc>
          <w:tcPr>
            <w:tcW w:w="3328" w:type="dxa"/>
          </w:tcPr>
          <w:p w14:paraId="76587F46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665AAE82" w14:textId="77777777" w:rsidTr="00AF6812">
        <w:trPr>
          <w:trHeight w:val="267"/>
        </w:trPr>
        <w:tc>
          <w:tcPr>
            <w:tcW w:w="672" w:type="dxa"/>
          </w:tcPr>
          <w:p w14:paraId="6F77AFAC" w14:textId="77777777" w:rsidR="007C54C4" w:rsidRDefault="007C54C4" w:rsidP="00AB2408">
            <w:r>
              <w:lastRenderedPageBreak/>
              <w:t>552.</w:t>
            </w:r>
          </w:p>
        </w:tc>
        <w:tc>
          <w:tcPr>
            <w:tcW w:w="1590" w:type="dxa"/>
          </w:tcPr>
          <w:p w14:paraId="5D9B3BA4" w14:textId="77777777" w:rsidR="007C54C4" w:rsidRDefault="007C54C4" w:rsidP="00AB2408">
            <w:r>
              <w:t>2023-10-12</w:t>
            </w:r>
          </w:p>
        </w:tc>
        <w:tc>
          <w:tcPr>
            <w:tcW w:w="8722" w:type="dxa"/>
          </w:tcPr>
          <w:p w14:paraId="274BDA9F" w14:textId="77777777" w:rsidR="007C54C4" w:rsidRDefault="007C54C4" w:rsidP="00AB2408">
            <w:r w:rsidRPr="00F2046E">
              <w:t>Handhavingsverzoek Behoud de Parel</w:t>
            </w:r>
          </w:p>
        </w:tc>
        <w:tc>
          <w:tcPr>
            <w:tcW w:w="3328" w:type="dxa"/>
          </w:tcPr>
          <w:p w14:paraId="240EC9A6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4B361107" w14:textId="77777777" w:rsidTr="00AF6812">
        <w:trPr>
          <w:trHeight w:val="267"/>
        </w:trPr>
        <w:tc>
          <w:tcPr>
            <w:tcW w:w="672" w:type="dxa"/>
          </w:tcPr>
          <w:p w14:paraId="3FE59CD3" w14:textId="77777777" w:rsidR="007C54C4" w:rsidRDefault="007C54C4" w:rsidP="00AB2408">
            <w:r>
              <w:t>553.</w:t>
            </w:r>
          </w:p>
        </w:tc>
        <w:tc>
          <w:tcPr>
            <w:tcW w:w="1590" w:type="dxa"/>
          </w:tcPr>
          <w:p w14:paraId="66BE1E32" w14:textId="77777777" w:rsidR="007C54C4" w:rsidRDefault="007C54C4" w:rsidP="00AB2408">
            <w:r>
              <w:t>2024-03-02</w:t>
            </w:r>
          </w:p>
        </w:tc>
        <w:tc>
          <w:tcPr>
            <w:tcW w:w="8722" w:type="dxa"/>
          </w:tcPr>
          <w:p w14:paraId="2699524F" w14:textId="77777777" w:rsidR="007C54C4" w:rsidRDefault="007C54C4" w:rsidP="00AB2408">
            <w:r w:rsidRPr="00F2046E">
              <w:t xml:space="preserve">ERIUS-projectberekening feitelijke situatie 2023 </w:t>
            </w:r>
            <w:proofErr w:type="spellStart"/>
            <w:r w:rsidRPr="00F2046E">
              <w:t>Cabooter</w:t>
            </w:r>
            <w:proofErr w:type="spellEnd"/>
            <w:r w:rsidRPr="00F2046E">
              <w:t xml:space="preserve"> Railterminal</w:t>
            </w:r>
          </w:p>
        </w:tc>
        <w:tc>
          <w:tcPr>
            <w:tcW w:w="3328" w:type="dxa"/>
          </w:tcPr>
          <w:p w14:paraId="62F77AFC" w14:textId="77777777" w:rsidR="007C54C4" w:rsidRDefault="00E96BB8" w:rsidP="00AB2408">
            <w:r>
              <w:t>Integraal openbaar</w:t>
            </w:r>
          </w:p>
        </w:tc>
      </w:tr>
      <w:tr w:rsidR="007C54C4" w14:paraId="4A49746E" w14:textId="77777777" w:rsidTr="00AF6812">
        <w:trPr>
          <w:trHeight w:val="267"/>
        </w:trPr>
        <w:tc>
          <w:tcPr>
            <w:tcW w:w="672" w:type="dxa"/>
          </w:tcPr>
          <w:p w14:paraId="74382091" w14:textId="77777777" w:rsidR="007C54C4" w:rsidRDefault="007C54C4" w:rsidP="00AB2408">
            <w:r>
              <w:t>554.</w:t>
            </w:r>
          </w:p>
        </w:tc>
        <w:tc>
          <w:tcPr>
            <w:tcW w:w="1590" w:type="dxa"/>
          </w:tcPr>
          <w:p w14:paraId="28465184" w14:textId="77777777" w:rsidR="007C54C4" w:rsidRDefault="007C54C4" w:rsidP="00AB2408">
            <w:r>
              <w:t>2024-03-07</w:t>
            </w:r>
          </w:p>
        </w:tc>
        <w:tc>
          <w:tcPr>
            <w:tcW w:w="8722" w:type="dxa"/>
          </w:tcPr>
          <w:p w14:paraId="2CB1EBBA" w14:textId="77777777" w:rsidR="007C54C4" w:rsidRDefault="007C54C4" w:rsidP="00AB2408">
            <w:r w:rsidRPr="00F2046E">
              <w:t xml:space="preserve">GS besluit afwijzen handhandhavingsverzoek Railterminal </w:t>
            </w:r>
            <w:proofErr w:type="spellStart"/>
            <w:r w:rsidRPr="00F2046E">
              <w:t>Cabooter</w:t>
            </w:r>
            <w:proofErr w:type="spellEnd"/>
            <w:r w:rsidRPr="00F2046E">
              <w:t xml:space="preserve"> Greenport</w:t>
            </w:r>
          </w:p>
        </w:tc>
        <w:tc>
          <w:tcPr>
            <w:tcW w:w="3328" w:type="dxa"/>
          </w:tcPr>
          <w:p w14:paraId="40AD0FF1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153A52F0" w14:textId="77777777" w:rsidTr="00AF6812">
        <w:trPr>
          <w:trHeight w:val="267"/>
        </w:trPr>
        <w:tc>
          <w:tcPr>
            <w:tcW w:w="672" w:type="dxa"/>
          </w:tcPr>
          <w:p w14:paraId="7F047EAB" w14:textId="77777777" w:rsidR="007C54C4" w:rsidRDefault="007C54C4" w:rsidP="00AB2408">
            <w:r>
              <w:t>555.</w:t>
            </w:r>
          </w:p>
        </w:tc>
        <w:tc>
          <w:tcPr>
            <w:tcW w:w="1590" w:type="dxa"/>
          </w:tcPr>
          <w:p w14:paraId="6A7C56BC" w14:textId="77777777" w:rsidR="007C54C4" w:rsidRDefault="007C54C4" w:rsidP="00AB2408">
            <w:r>
              <w:t>2024-06-25</w:t>
            </w:r>
          </w:p>
        </w:tc>
        <w:tc>
          <w:tcPr>
            <w:tcW w:w="8722" w:type="dxa"/>
          </w:tcPr>
          <w:p w14:paraId="3F186ACD" w14:textId="77777777" w:rsidR="007C54C4" w:rsidRDefault="007C54C4" w:rsidP="00AB2408">
            <w:r w:rsidRPr="00F2046E">
              <w:t>Advies Bezwarencommissie</w:t>
            </w:r>
          </w:p>
        </w:tc>
        <w:tc>
          <w:tcPr>
            <w:tcW w:w="3328" w:type="dxa"/>
          </w:tcPr>
          <w:p w14:paraId="26C601A8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6A53877D" w14:textId="77777777" w:rsidTr="00AF6812">
        <w:trPr>
          <w:trHeight w:val="267"/>
        </w:trPr>
        <w:tc>
          <w:tcPr>
            <w:tcW w:w="672" w:type="dxa"/>
          </w:tcPr>
          <w:p w14:paraId="798C90E8" w14:textId="77777777" w:rsidR="007C54C4" w:rsidRDefault="007C54C4" w:rsidP="00AB2408">
            <w:r>
              <w:t>556.</w:t>
            </w:r>
          </w:p>
        </w:tc>
        <w:tc>
          <w:tcPr>
            <w:tcW w:w="1590" w:type="dxa"/>
          </w:tcPr>
          <w:p w14:paraId="20A01EAD" w14:textId="77777777" w:rsidR="007C54C4" w:rsidRDefault="007C54C4" w:rsidP="00AB2408">
            <w:r>
              <w:t>2024-06-17</w:t>
            </w:r>
          </w:p>
        </w:tc>
        <w:tc>
          <w:tcPr>
            <w:tcW w:w="8722" w:type="dxa"/>
          </w:tcPr>
          <w:p w14:paraId="39C59935" w14:textId="77777777" w:rsidR="007C54C4" w:rsidRDefault="007C54C4" w:rsidP="00AB2408">
            <w:r w:rsidRPr="00F2046E">
              <w:t>Verslag van de hoorzitting</w:t>
            </w:r>
          </w:p>
        </w:tc>
        <w:tc>
          <w:tcPr>
            <w:tcW w:w="3328" w:type="dxa"/>
          </w:tcPr>
          <w:p w14:paraId="6C934F3B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6A26DF5A" w14:textId="77777777" w:rsidTr="00AF6812">
        <w:trPr>
          <w:trHeight w:val="267"/>
        </w:trPr>
        <w:tc>
          <w:tcPr>
            <w:tcW w:w="672" w:type="dxa"/>
          </w:tcPr>
          <w:p w14:paraId="2181A665" w14:textId="77777777" w:rsidR="007C54C4" w:rsidRDefault="007C54C4" w:rsidP="00AB2408">
            <w:r>
              <w:t>557.</w:t>
            </w:r>
          </w:p>
        </w:tc>
        <w:tc>
          <w:tcPr>
            <w:tcW w:w="1590" w:type="dxa"/>
          </w:tcPr>
          <w:p w14:paraId="05D93E52" w14:textId="77777777" w:rsidR="007C54C4" w:rsidRDefault="007C54C4" w:rsidP="00AB2408">
            <w:r>
              <w:t>2024-08-20</w:t>
            </w:r>
          </w:p>
        </w:tc>
        <w:tc>
          <w:tcPr>
            <w:tcW w:w="8722" w:type="dxa"/>
          </w:tcPr>
          <w:p w14:paraId="7A388A28" w14:textId="77777777" w:rsidR="007C54C4" w:rsidRDefault="007C54C4" w:rsidP="00AB2408">
            <w:r w:rsidRPr="00F2046E">
              <w:t>Getekend GS besluit bob</w:t>
            </w:r>
          </w:p>
        </w:tc>
        <w:tc>
          <w:tcPr>
            <w:tcW w:w="3328" w:type="dxa"/>
          </w:tcPr>
          <w:p w14:paraId="66190D7A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4FCA029D" w14:textId="77777777" w:rsidTr="00AF6812">
        <w:trPr>
          <w:trHeight w:val="267"/>
        </w:trPr>
        <w:tc>
          <w:tcPr>
            <w:tcW w:w="672" w:type="dxa"/>
          </w:tcPr>
          <w:p w14:paraId="70537E52" w14:textId="77777777" w:rsidR="007C54C4" w:rsidRDefault="007C54C4" w:rsidP="00AB2408">
            <w:r>
              <w:t>560.</w:t>
            </w:r>
          </w:p>
        </w:tc>
        <w:tc>
          <w:tcPr>
            <w:tcW w:w="1590" w:type="dxa"/>
          </w:tcPr>
          <w:p w14:paraId="4E220EF1" w14:textId="77777777" w:rsidR="007C54C4" w:rsidRDefault="007C54C4" w:rsidP="00AB2408">
            <w:r>
              <w:t>2023-11-10</w:t>
            </w:r>
          </w:p>
        </w:tc>
        <w:tc>
          <w:tcPr>
            <w:tcW w:w="8722" w:type="dxa"/>
          </w:tcPr>
          <w:p w14:paraId="0BA416D6" w14:textId="77777777" w:rsidR="007C54C4" w:rsidRDefault="007C54C4" w:rsidP="00AB2408">
            <w:r w:rsidRPr="00F2046E">
              <w:t>Bijlage 3. AERIUS projectberekening</w:t>
            </w:r>
          </w:p>
        </w:tc>
        <w:tc>
          <w:tcPr>
            <w:tcW w:w="3328" w:type="dxa"/>
          </w:tcPr>
          <w:p w14:paraId="310CB6B5" w14:textId="77777777" w:rsidR="007C54C4" w:rsidRDefault="00E96BB8" w:rsidP="00AB2408">
            <w:r>
              <w:t>Integraal openbaar</w:t>
            </w:r>
          </w:p>
        </w:tc>
      </w:tr>
      <w:tr w:rsidR="007C54C4" w14:paraId="163E3EEC" w14:textId="77777777" w:rsidTr="00AF6812">
        <w:trPr>
          <w:trHeight w:val="267"/>
        </w:trPr>
        <w:tc>
          <w:tcPr>
            <w:tcW w:w="672" w:type="dxa"/>
          </w:tcPr>
          <w:p w14:paraId="13D3181B" w14:textId="77777777" w:rsidR="007C54C4" w:rsidRDefault="007C54C4" w:rsidP="00AB2408">
            <w:r>
              <w:t>567.</w:t>
            </w:r>
          </w:p>
        </w:tc>
        <w:tc>
          <w:tcPr>
            <w:tcW w:w="1590" w:type="dxa"/>
          </w:tcPr>
          <w:p w14:paraId="245079D5" w14:textId="77777777" w:rsidR="007C54C4" w:rsidRDefault="007C54C4" w:rsidP="00AB2408">
            <w:r>
              <w:t>2023-01-14</w:t>
            </w:r>
          </w:p>
        </w:tc>
        <w:tc>
          <w:tcPr>
            <w:tcW w:w="8722" w:type="dxa"/>
          </w:tcPr>
          <w:p w14:paraId="3E5EB8CB" w14:textId="77777777" w:rsidR="007C54C4" w:rsidRDefault="007C54C4" w:rsidP="00AB2408">
            <w:r w:rsidRPr="00F2046E">
              <w:t>Bijlage bij handhavingsverzoek</w:t>
            </w:r>
          </w:p>
        </w:tc>
        <w:tc>
          <w:tcPr>
            <w:tcW w:w="3328" w:type="dxa"/>
          </w:tcPr>
          <w:p w14:paraId="52E42A79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3502E676" w14:textId="77777777" w:rsidTr="00AF6812">
        <w:trPr>
          <w:trHeight w:val="267"/>
        </w:trPr>
        <w:tc>
          <w:tcPr>
            <w:tcW w:w="672" w:type="dxa"/>
          </w:tcPr>
          <w:p w14:paraId="6D00AAD7" w14:textId="77777777" w:rsidR="007C54C4" w:rsidRDefault="007C54C4" w:rsidP="00AB2408">
            <w:r>
              <w:t>571.</w:t>
            </w:r>
          </w:p>
        </w:tc>
        <w:tc>
          <w:tcPr>
            <w:tcW w:w="1590" w:type="dxa"/>
          </w:tcPr>
          <w:p w14:paraId="4DA6E268" w14:textId="77777777" w:rsidR="007C54C4" w:rsidRDefault="007C54C4" w:rsidP="00AB2408">
            <w:r>
              <w:t>2023-06-05</w:t>
            </w:r>
          </w:p>
        </w:tc>
        <w:tc>
          <w:tcPr>
            <w:tcW w:w="8722" w:type="dxa"/>
          </w:tcPr>
          <w:p w14:paraId="164883A1" w14:textId="77777777" w:rsidR="007C54C4" w:rsidRDefault="007C54C4" w:rsidP="00AB2408">
            <w:r w:rsidRPr="00F2046E">
              <w:t>Verslag hoorzitting Adviescommissie bezwaarschriften Provincie Limburg</w:t>
            </w:r>
          </w:p>
        </w:tc>
        <w:tc>
          <w:tcPr>
            <w:tcW w:w="3328" w:type="dxa"/>
          </w:tcPr>
          <w:p w14:paraId="76EE74C7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6896561E" w14:textId="77777777" w:rsidTr="00AF6812">
        <w:trPr>
          <w:trHeight w:val="267"/>
        </w:trPr>
        <w:tc>
          <w:tcPr>
            <w:tcW w:w="672" w:type="dxa"/>
          </w:tcPr>
          <w:p w14:paraId="4B50138F" w14:textId="77777777" w:rsidR="007C54C4" w:rsidRDefault="007C54C4" w:rsidP="00AB2408">
            <w:r>
              <w:t>589.</w:t>
            </w:r>
          </w:p>
        </w:tc>
        <w:tc>
          <w:tcPr>
            <w:tcW w:w="1590" w:type="dxa"/>
          </w:tcPr>
          <w:p w14:paraId="5A0B34DB" w14:textId="77777777" w:rsidR="007C54C4" w:rsidRDefault="007C54C4" w:rsidP="00AB2408">
            <w:r>
              <w:t>2025-12-02</w:t>
            </w:r>
          </w:p>
        </w:tc>
        <w:tc>
          <w:tcPr>
            <w:tcW w:w="8722" w:type="dxa"/>
          </w:tcPr>
          <w:p w14:paraId="7AF7A293" w14:textId="77777777" w:rsidR="007C54C4" w:rsidRDefault="007C54C4" w:rsidP="00AB2408">
            <w:r w:rsidRPr="00F2046E">
              <w:t>GS-besluit Last onder dwangsom L.M.N. Restaurantexploitatie B.V. wegens overtreding Mijnbouwbesluit_</w:t>
            </w:r>
          </w:p>
        </w:tc>
        <w:tc>
          <w:tcPr>
            <w:tcW w:w="3328" w:type="dxa"/>
          </w:tcPr>
          <w:p w14:paraId="0924EC9F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7EF8DCE6" w14:textId="77777777" w:rsidTr="00AF6812">
        <w:trPr>
          <w:trHeight w:val="267"/>
        </w:trPr>
        <w:tc>
          <w:tcPr>
            <w:tcW w:w="672" w:type="dxa"/>
          </w:tcPr>
          <w:p w14:paraId="6A72AC3D" w14:textId="77777777" w:rsidR="007C54C4" w:rsidRDefault="007C54C4" w:rsidP="00AB2408">
            <w:r>
              <w:t>590.</w:t>
            </w:r>
          </w:p>
        </w:tc>
        <w:tc>
          <w:tcPr>
            <w:tcW w:w="1590" w:type="dxa"/>
          </w:tcPr>
          <w:p w14:paraId="4C469D37" w14:textId="77777777" w:rsidR="007C54C4" w:rsidRDefault="007C54C4" w:rsidP="00AB2408">
            <w:r>
              <w:t>2025-12-02</w:t>
            </w:r>
          </w:p>
        </w:tc>
        <w:tc>
          <w:tcPr>
            <w:tcW w:w="8722" w:type="dxa"/>
          </w:tcPr>
          <w:p w14:paraId="4C0A26E3" w14:textId="77777777" w:rsidR="007C54C4" w:rsidRDefault="007C54C4" w:rsidP="00AB2408">
            <w:r w:rsidRPr="00F2046E">
              <w:t>GS-brief last onder dwangsom LMN Restaurantexploitatie BV_01</w:t>
            </w:r>
          </w:p>
        </w:tc>
        <w:tc>
          <w:tcPr>
            <w:tcW w:w="3328" w:type="dxa"/>
          </w:tcPr>
          <w:p w14:paraId="3C82BF7C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0527B39C" w14:textId="77777777" w:rsidTr="00AF6812">
        <w:trPr>
          <w:trHeight w:val="267"/>
        </w:trPr>
        <w:tc>
          <w:tcPr>
            <w:tcW w:w="672" w:type="dxa"/>
          </w:tcPr>
          <w:p w14:paraId="2C3F5021" w14:textId="77777777" w:rsidR="007C54C4" w:rsidRDefault="007C54C4" w:rsidP="00AB2408">
            <w:r>
              <w:t>591.</w:t>
            </w:r>
          </w:p>
        </w:tc>
        <w:tc>
          <w:tcPr>
            <w:tcW w:w="1590" w:type="dxa"/>
          </w:tcPr>
          <w:p w14:paraId="13F1BD1C" w14:textId="77777777" w:rsidR="007C54C4" w:rsidRDefault="007C54C4" w:rsidP="00AB2408">
            <w:r>
              <w:t>2025-01-23</w:t>
            </w:r>
          </w:p>
        </w:tc>
        <w:tc>
          <w:tcPr>
            <w:tcW w:w="8722" w:type="dxa"/>
          </w:tcPr>
          <w:p w14:paraId="3BF09AB6" w14:textId="77777777" w:rsidR="007C54C4" w:rsidRDefault="007C54C4" w:rsidP="00AB2408">
            <w:proofErr w:type="spellStart"/>
            <w:r w:rsidRPr="00F2046E">
              <w:t>Hercontrolerapport</w:t>
            </w:r>
            <w:proofErr w:type="spellEnd"/>
            <w:r w:rsidRPr="00F2046E">
              <w:t xml:space="preserve"> - Mijnbouwwet 23 januari 2025 def_01</w:t>
            </w:r>
          </w:p>
        </w:tc>
        <w:tc>
          <w:tcPr>
            <w:tcW w:w="3328" w:type="dxa"/>
          </w:tcPr>
          <w:p w14:paraId="186C1328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1E8CDBA5" w14:textId="77777777" w:rsidTr="00AF6812">
        <w:trPr>
          <w:trHeight w:val="267"/>
        </w:trPr>
        <w:tc>
          <w:tcPr>
            <w:tcW w:w="672" w:type="dxa"/>
          </w:tcPr>
          <w:p w14:paraId="5F22257C" w14:textId="77777777" w:rsidR="007C54C4" w:rsidRDefault="007C54C4" w:rsidP="00AB2408">
            <w:r>
              <w:t>593.</w:t>
            </w:r>
          </w:p>
        </w:tc>
        <w:tc>
          <w:tcPr>
            <w:tcW w:w="1590" w:type="dxa"/>
          </w:tcPr>
          <w:p w14:paraId="3C0500A1" w14:textId="77777777" w:rsidR="007C54C4" w:rsidRDefault="007C54C4" w:rsidP="00AB2408">
            <w:r>
              <w:t>2025-04-09</w:t>
            </w:r>
          </w:p>
        </w:tc>
        <w:tc>
          <w:tcPr>
            <w:tcW w:w="8722" w:type="dxa"/>
          </w:tcPr>
          <w:p w14:paraId="26F600A0" w14:textId="77777777" w:rsidR="007C54C4" w:rsidRDefault="007C54C4" w:rsidP="00AB2408">
            <w:r w:rsidRPr="00F2046E">
              <w:t>Controlerapport - Houtopstanden Venlo K 9413_04</w:t>
            </w:r>
          </w:p>
        </w:tc>
        <w:tc>
          <w:tcPr>
            <w:tcW w:w="3328" w:type="dxa"/>
          </w:tcPr>
          <w:p w14:paraId="4682AF53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33825FD7" w14:textId="77777777" w:rsidTr="00AF6812">
        <w:trPr>
          <w:trHeight w:val="267"/>
        </w:trPr>
        <w:tc>
          <w:tcPr>
            <w:tcW w:w="672" w:type="dxa"/>
          </w:tcPr>
          <w:p w14:paraId="1CD31047" w14:textId="77777777" w:rsidR="007C54C4" w:rsidRDefault="007C54C4" w:rsidP="00AB2408">
            <w:r>
              <w:t>594.</w:t>
            </w:r>
          </w:p>
        </w:tc>
        <w:tc>
          <w:tcPr>
            <w:tcW w:w="1590" w:type="dxa"/>
          </w:tcPr>
          <w:p w14:paraId="68242445" w14:textId="77777777" w:rsidR="007C54C4" w:rsidRDefault="007C54C4" w:rsidP="00AB2408">
            <w:r>
              <w:t>2025-10-28</w:t>
            </w:r>
          </w:p>
        </w:tc>
        <w:tc>
          <w:tcPr>
            <w:tcW w:w="8722" w:type="dxa"/>
          </w:tcPr>
          <w:p w14:paraId="4D9058E9" w14:textId="77777777" w:rsidR="007C54C4" w:rsidRDefault="007C54C4" w:rsidP="00AB2408">
            <w:r w:rsidRPr="00F2046E">
              <w:t xml:space="preserve">GS-besluit Last onder dwangsom houtopstanden </w:t>
            </w:r>
            <w:proofErr w:type="spellStart"/>
            <w:r>
              <w:t>xxxx</w:t>
            </w:r>
            <w:proofErr w:type="spellEnd"/>
            <w:r w:rsidRPr="00F2046E">
              <w:t xml:space="preserve"> Venlo sectie K </w:t>
            </w:r>
            <w:proofErr w:type="spellStart"/>
            <w:r w:rsidRPr="00F2046E">
              <w:t>numme</w:t>
            </w:r>
            <w:proofErr w:type="spellEnd"/>
          </w:p>
        </w:tc>
        <w:tc>
          <w:tcPr>
            <w:tcW w:w="3328" w:type="dxa"/>
          </w:tcPr>
          <w:p w14:paraId="35AFC76D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2162C6E8" w14:textId="77777777" w:rsidTr="00AF6812">
        <w:trPr>
          <w:trHeight w:val="267"/>
        </w:trPr>
        <w:tc>
          <w:tcPr>
            <w:tcW w:w="672" w:type="dxa"/>
          </w:tcPr>
          <w:p w14:paraId="2BA37A46" w14:textId="77777777" w:rsidR="007C54C4" w:rsidRDefault="007C54C4" w:rsidP="00AB2408">
            <w:r>
              <w:t>595.</w:t>
            </w:r>
          </w:p>
        </w:tc>
        <w:tc>
          <w:tcPr>
            <w:tcW w:w="1590" w:type="dxa"/>
          </w:tcPr>
          <w:p w14:paraId="399687A0" w14:textId="77777777" w:rsidR="007C54C4" w:rsidRDefault="007C54C4" w:rsidP="00AB2408">
            <w:r>
              <w:t>2025-10-28</w:t>
            </w:r>
          </w:p>
        </w:tc>
        <w:tc>
          <w:tcPr>
            <w:tcW w:w="8722" w:type="dxa"/>
          </w:tcPr>
          <w:p w14:paraId="5EDDE7CE" w14:textId="77777777" w:rsidR="007C54C4" w:rsidRDefault="007C54C4" w:rsidP="00AB2408">
            <w:r w:rsidRPr="00F2046E">
              <w:t>GS-brief Last onder dwangsom houtopstanden Venlo sectie K nummer 9413_01</w:t>
            </w:r>
          </w:p>
        </w:tc>
        <w:tc>
          <w:tcPr>
            <w:tcW w:w="3328" w:type="dxa"/>
          </w:tcPr>
          <w:p w14:paraId="0212AC25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322F93D8" w14:textId="77777777" w:rsidTr="00AF6812">
        <w:trPr>
          <w:trHeight w:val="267"/>
        </w:trPr>
        <w:tc>
          <w:tcPr>
            <w:tcW w:w="672" w:type="dxa"/>
          </w:tcPr>
          <w:p w14:paraId="6575865A" w14:textId="77777777" w:rsidR="007C54C4" w:rsidRDefault="007C54C4" w:rsidP="00AB2408">
            <w:r>
              <w:t>596.</w:t>
            </w:r>
          </w:p>
        </w:tc>
        <w:tc>
          <w:tcPr>
            <w:tcW w:w="1590" w:type="dxa"/>
          </w:tcPr>
          <w:p w14:paraId="68B013E4" w14:textId="77777777" w:rsidR="007C54C4" w:rsidRDefault="007C54C4" w:rsidP="00AB2408">
            <w:r>
              <w:t>2025-09-24</w:t>
            </w:r>
          </w:p>
        </w:tc>
        <w:tc>
          <w:tcPr>
            <w:tcW w:w="8722" w:type="dxa"/>
          </w:tcPr>
          <w:p w14:paraId="45F812EE" w14:textId="77777777" w:rsidR="007C54C4" w:rsidRDefault="007C54C4" w:rsidP="00AB2408">
            <w:r w:rsidRPr="00F2046E">
              <w:t>Rapport controle Omgevingswet flora en fauna activiteit</w:t>
            </w:r>
          </w:p>
        </w:tc>
        <w:tc>
          <w:tcPr>
            <w:tcW w:w="3328" w:type="dxa"/>
          </w:tcPr>
          <w:p w14:paraId="58FB0D06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75963B36" w14:textId="77777777" w:rsidTr="00AF6812">
        <w:trPr>
          <w:trHeight w:val="267"/>
        </w:trPr>
        <w:tc>
          <w:tcPr>
            <w:tcW w:w="672" w:type="dxa"/>
          </w:tcPr>
          <w:p w14:paraId="66479830" w14:textId="77777777" w:rsidR="007C54C4" w:rsidRDefault="007C54C4" w:rsidP="00AB2408">
            <w:r>
              <w:lastRenderedPageBreak/>
              <w:t>597.</w:t>
            </w:r>
          </w:p>
        </w:tc>
        <w:tc>
          <w:tcPr>
            <w:tcW w:w="1590" w:type="dxa"/>
          </w:tcPr>
          <w:p w14:paraId="63A657A8" w14:textId="77777777" w:rsidR="007C54C4" w:rsidRDefault="007C54C4" w:rsidP="00AB2408">
            <w:r>
              <w:t>2025-09-23</w:t>
            </w:r>
          </w:p>
        </w:tc>
        <w:tc>
          <w:tcPr>
            <w:tcW w:w="8722" w:type="dxa"/>
          </w:tcPr>
          <w:p w14:paraId="7F7DA949" w14:textId="77777777" w:rsidR="007C54C4" w:rsidRDefault="007C54C4" w:rsidP="00AB2408">
            <w:r w:rsidRPr="00F2046E">
              <w:t xml:space="preserve">Bijlage 3 Controlerapport - Houtopstanden </w:t>
            </w:r>
            <w:proofErr w:type="spellStart"/>
            <w:r>
              <w:t>xxxx</w:t>
            </w:r>
            <w:proofErr w:type="spellEnd"/>
            <w:r w:rsidRPr="00F2046E">
              <w:t xml:space="preserve"> Maasbree d.d. 23 september 2025_01</w:t>
            </w:r>
          </w:p>
        </w:tc>
        <w:tc>
          <w:tcPr>
            <w:tcW w:w="3328" w:type="dxa"/>
          </w:tcPr>
          <w:p w14:paraId="12D44CE2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0A2867FF" w14:textId="77777777" w:rsidTr="00AF6812">
        <w:trPr>
          <w:trHeight w:val="267"/>
        </w:trPr>
        <w:tc>
          <w:tcPr>
            <w:tcW w:w="672" w:type="dxa"/>
          </w:tcPr>
          <w:p w14:paraId="1F6A80E7" w14:textId="77777777" w:rsidR="007C54C4" w:rsidRDefault="007C54C4" w:rsidP="00AB2408">
            <w:r>
              <w:t>599.</w:t>
            </w:r>
          </w:p>
        </w:tc>
        <w:tc>
          <w:tcPr>
            <w:tcW w:w="1590" w:type="dxa"/>
          </w:tcPr>
          <w:p w14:paraId="53DFE22D" w14:textId="77777777" w:rsidR="007C54C4" w:rsidRDefault="007C54C4" w:rsidP="00AB2408">
            <w:r>
              <w:t>2026-02-10</w:t>
            </w:r>
          </w:p>
        </w:tc>
        <w:tc>
          <w:tcPr>
            <w:tcW w:w="8722" w:type="dxa"/>
          </w:tcPr>
          <w:p w14:paraId="4EF4C465" w14:textId="77777777" w:rsidR="007C54C4" w:rsidRDefault="007C54C4" w:rsidP="00AB2408">
            <w:r w:rsidRPr="00F2046E">
              <w:t xml:space="preserve">GS-besluit last onder dwangsom overtreding </w:t>
            </w:r>
            <w:proofErr w:type="spellStart"/>
            <w:r w:rsidRPr="00F2046E">
              <w:t>herplantplicht</w:t>
            </w:r>
            <w:proofErr w:type="spellEnd"/>
            <w:r w:rsidRPr="00F2046E">
              <w:t xml:space="preserve"> </w:t>
            </w:r>
            <w:proofErr w:type="spellStart"/>
            <w:r>
              <w:t>xxxx</w:t>
            </w:r>
            <w:proofErr w:type="spellEnd"/>
            <w:r w:rsidRPr="00F2046E">
              <w:t xml:space="preserve"> Maasbree sectie T nummers 256 en 2</w:t>
            </w:r>
          </w:p>
        </w:tc>
        <w:tc>
          <w:tcPr>
            <w:tcW w:w="3328" w:type="dxa"/>
          </w:tcPr>
          <w:p w14:paraId="1F1F2DAF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5EE0BFA8" w14:textId="77777777" w:rsidTr="00AF6812">
        <w:trPr>
          <w:trHeight w:val="267"/>
        </w:trPr>
        <w:tc>
          <w:tcPr>
            <w:tcW w:w="672" w:type="dxa"/>
          </w:tcPr>
          <w:p w14:paraId="4B2A57CF" w14:textId="77777777" w:rsidR="007C54C4" w:rsidRDefault="007C54C4" w:rsidP="00AB2408">
            <w:r>
              <w:t>600.</w:t>
            </w:r>
          </w:p>
        </w:tc>
        <w:tc>
          <w:tcPr>
            <w:tcW w:w="1590" w:type="dxa"/>
          </w:tcPr>
          <w:p w14:paraId="3277868D" w14:textId="77777777" w:rsidR="007C54C4" w:rsidRDefault="007C54C4" w:rsidP="00AB2408">
            <w:r>
              <w:t>2026-02-10</w:t>
            </w:r>
          </w:p>
        </w:tc>
        <w:tc>
          <w:tcPr>
            <w:tcW w:w="8722" w:type="dxa"/>
          </w:tcPr>
          <w:p w14:paraId="2E71ADB5" w14:textId="77777777" w:rsidR="007C54C4" w:rsidRDefault="007C54C4" w:rsidP="00AB2408">
            <w:r w:rsidRPr="00F2046E">
              <w:t xml:space="preserve">GS-brief last onder dwangsom </w:t>
            </w:r>
            <w:proofErr w:type="spellStart"/>
            <w:r w:rsidRPr="00F2046E">
              <w:t>herplantplicht</w:t>
            </w:r>
            <w:proofErr w:type="spellEnd"/>
            <w:r w:rsidRPr="00F2046E">
              <w:t xml:space="preserve"> </w:t>
            </w:r>
            <w:proofErr w:type="spellStart"/>
            <w:r>
              <w:t>xxxx</w:t>
            </w:r>
            <w:proofErr w:type="spellEnd"/>
            <w:r w:rsidRPr="00F2046E">
              <w:t xml:space="preserve"> Maasbree T 256 en 257_01</w:t>
            </w:r>
          </w:p>
        </w:tc>
        <w:tc>
          <w:tcPr>
            <w:tcW w:w="3328" w:type="dxa"/>
          </w:tcPr>
          <w:p w14:paraId="5A21D477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708146D7" w14:textId="77777777" w:rsidTr="00AF6812">
        <w:trPr>
          <w:trHeight w:val="267"/>
        </w:trPr>
        <w:tc>
          <w:tcPr>
            <w:tcW w:w="672" w:type="dxa"/>
          </w:tcPr>
          <w:p w14:paraId="6F25757B" w14:textId="77777777" w:rsidR="007C54C4" w:rsidRDefault="007C54C4" w:rsidP="00AB2408">
            <w:r>
              <w:t>601.</w:t>
            </w:r>
          </w:p>
        </w:tc>
        <w:tc>
          <w:tcPr>
            <w:tcW w:w="1590" w:type="dxa"/>
          </w:tcPr>
          <w:p w14:paraId="0B18EDA4" w14:textId="77777777" w:rsidR="007C54C4" w:rsidRDefault="007C54C4" w:rsidP="00AB2408">
            <w:r>
              <w:t>2025-11-06</w:t>
            </w:r>
          </w:p>
        </w:tc>
        <w:tc>
          <w:tcPr>
            <w:tcW w:w="8722" w:type="dxa"/>
          </w:tcPr>
          <w:p w14:paraId="56616D17" w14:textId="77777777" w:rsidR="007C54C4" w:rsidRDefault="007C54C4" w:rsidP="00AB2408">
            <w:r w:rsidRPr="007A6364">
              <w:t>Controlerapport - Houtopstanden gemeente Bergen sectie R nummer 1050_04</w:t>
            </w:r>
          </w:p>
        </w:tc>
        <w:tc>
          <w:tcPr>
            <w:tcW w:w="3328" w:type="dxa"/>
          </w:tcPr>
          <w:p w14:paraId="72A2F441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502610BF" w14:textId="77777777" w:rsidTr="00AF6812">
        <w:trPr>
          <w:trHeight w:val="267"/>
        </w:trPr>
        <w:tc>
          <w:tcPr>
            <w:tcW w:w="672" w:type="dxa"/>
          </w:tcPr>
          <w:p w14:paraId="2A878F3B" w14:textId="77777777" w:rsidR="007C54C4" w:rsidRDefault="007C54C4" w:rsidP="00AB2408">
            <w:r>
              <w:t>602.</w:t>
            </w:r>
          </w:p>
        </w:tc>
        <w:tc>
          <w:tcPr>
            <w:tcW w:w="1590" w:type="dxa"/>
          </w:tcPr>
          <w:p w14:paraId="2D8E9E48" w14:textId="77777777" w:rsidR="007C54C4" w:rsidRDefault="007C54C4" w:rsidP="00AB2408">
            <w:r>
              <w:t>2026-02-24</w:t>
            </w:r>
          </w:p>
        </w:tc>
        <w:tc>
          <w:tcPr>
            <w:tcW w:w="8722" w:type="dxa"/>
          </w:tcPr>
          <w:p w14:paraId="535AED72" w14:textId="77777777" w:rsidR="007C54C4" w:rsidRDefault="007C54C4" w:rsidP="00AB2408">
            <w:r w:rsidRPr="007A6364">
              <w:t>GS-besluit last onder dwangsom eigenaren perceel gemeente Bergen sectie R nummer 1050_01</w:t>
            </w:r>
          </w:p>
        </w:tc>
        <w:tc>
          <w:tcPr>
            <w:tcW w:w="3328" w:type="dxa"/>
          </w:tcPr>
          <w:p w14:paraId="62541E94" w14:textId="77777777" w:rsidR="007C54C4" w:rsidRDefault="00AF5D27" w:rsidP="00AB2408">
            <w:r>
              <w:t>Artikel 5.1, tweede lid, onder e, van de Wet open overheid</w:t>
            </w:r>
          </w:p>
        </w:tc>
      </w:tr>
      <w:tr w:rsidR="007C54C4" w14:paraId="68A9549F" w14:textId="77777777" w:rsidTr="00AF6812">
        <w:trPr>
          <w:trHeight w:val="267"/>
        </w:trPr>
        <w:tc>
          <w:tcPr>
            <w:tcW w:w="672" w:type="dxa"/>
          </w:tcPr>
          <w:p w14:paraId="5F5D4853" w14:textId="77777777" w:rsidR="007C54C4" w:rsidRDefault="007C54C4" w:rsidP="00AB2408">
            <w:r>
              <w:t>603.</w:t>
            </w:r>
          </w:p>
        </w:tc>
        <w:tc>
          <w:tcPr>
            <w:tcW w:w="1590" w:type="dxa"/>
          </w:tcPr>
          <w:p w14:paraId="18AC894C" w14:textId="77777777" w:rsidR="007C54C4" w:rsidRDefault="007C54C4" w:rsidP="00AB2408">
            <w:r>
              <w:t>2026-02-24</w:t>
            </w:r>
          </w:p>
        </w:tc>
        <w:tc>
          <w:tcPr>
            <w:tcW w:w="8722" w:type="dxa"/>
          </w:tcPr>
          <w:p w14:paraId="2E1BE6BA" w14:textId="77777777" w:rsidR="007C54C4" w:rsidRDefault="007C54C4" w:rsidP="00AB2408">
            <w:r w:rsidRPr="007A6364">
              <w:t>GS-brief Last onder dwangsom herplantplicht perceel gemeente Bergen, sectie R, nummer 1050_01</w:t>
            </w:r>
          </w:p>
        </w:tc>
        <w:tc>
          <w:tcPr>
            <w:tcW w:w="3328" w:type="dxa"/>
          </w:tcPr>
          <w:p w14:paraId="7F6F374C" w14:textId="77777777" w:rsidR="007C54C4" w:rsidRDefault="00AF5D27" w:rsidP="00AB2408">
            <w:r>
              <w:t>Artikel 5.1, tweede lid, onder e, van de Wet open overheid</w:t>
            </w:r>
          </w:p>
        </w:tc>
      </w:tr>
    </w:tbl>
    <w:p w14:paraId="432034E6" w14:textId="77777777" w:rsidR="009E1941" w:rsidRDefault="009E1941" w:rsidP="00AB4B28"/>
    <w:p w14:paraId="459A2CED" w14:textId="77777777" w:rsidR="002E32CA" w:rsidRPr="00410D77" w:rsidRDefault="00520AF9" w:rsidP="00410D77">
      <w:pPr>
        <w:rPr>
          <w:sz w:val="16"/>
          <w:szCs w:val="16"/>
        </w:rPr>
      </w:pPr>
      <w:r>
        <w:rPr>
          <w:sz w:val="16"/>
          <w:szCs w:val="16"/>
        </w:rPr>
        <w:t>K</w:t>
      </w:r>
      <w:r w:rsidR="002E32CA" w:rsidRPr="00410D77">
        <w:rPr>
          <w:sz w:val="16"/>
          <w:szCs w:val="16"/>
        </w:rPr>
        <w:t>euzes voor “toelichting uitzonderingsgrond”</w:t>
      </w:r>
      <w:r w:rsidR="00410D77" w:rsidRPr="00410D77">
        <w:rPr>
          <w:sz w:val="16"/>
          <w:szCs w:val="16"/>
        </w:rPr>
        <w:t xml:space="preserve"> (meerdere keuzes mogelijk per document)</w:t>
      </w:r>
      <w:r w:rsidR="002E32CA" w:rsidRPr="00410D77">
        <w:rPr>
          <w:sz w:val="16"/>
          <w:szCs w:val="16"/>
        </w:rPr>
        <w:t>:</w:t>
      </w:r>
    </w:p>
    <w:p w14:paraId="46BA63FA" w14:textId="77777777" w:rsidR="002E32CA" w:rsidRPr="00410D77" w:rsidRDefault="002E32CA" w:rsidP="00410D77">
      <w:pPr>
        <w:pStyle w:val="Lijstalinea"/>
        <w:numPr>
          <w:ilvl w:val="0"/>
          <w:numId w:val="25"/>
        </w:numPr>
        <w:rPr>
          <w:sz w:val="16"/>
          <w:szCs w:val="16"/>
        </w:rPr>
      </w:pPr>
      <w:r w:rsidRPr="00410D77">
        <w:rPr>
          <w:sz w:val="16"/>
          <w:szCs w:val="16"/>
        </w:rPr>
        <w:t xml:space="preserve">Informatie die de eenheid van de Kroon in gevaar </w:t>
      </w:r>
      <w:r w:rsidR="00F32B70">
        <w:rPr>
          <w:sz w:val="16"/>
          <w:szCs w:val="16"/>
        </w:rPr>
        <w:t>kan</w:t>
      </w:r>
      <w:r w:rsidRPr="00410D77">
        <w:rPr>
          <w:sz w:val="16"/>
          <w:szCs w:val="16"/>
        </w:rPr>
        <w:t xml:space="preserve"> brengen (5.1 lid 1 sub a)</w:t>
      </w:r>
    </w:p>
    <w:p w14:paraId="779A4C87" w14:textId="77777777" w:rsidR="002E32CA" w:rsidRPr="00410D77" w:rsidRDefault="002E32CA" w:rsidP="00410D77">
      <w:pPr>
        <w:pStyle w:val="Lijstalinea"/>
        <w:numPr>
          <w:ilvl w:val="0"/>
          <w:numId w:val="25"/>
        </w:numPr>
        <w:rPr>
          <w:sz w:val="16"/>
          <w:szCs w:val="16"/>
        </w:rPr>
      </w:pPr>
      <w:r w:rsidRPr="00410D77">
        <w:rPr>
          <w:sz w:val="16"/>
          <w:szCs w:val="16"/>
        </w:rPr>
        <w:t xml:space="preserve">Informatie die de veiligheid van de Staat </w:t>
      </w:r>
      <w:r w:rsidR="00F32B70">
        <w:rPr>
          <w:sz w:val="16"/>
          <w:szCs w:val="16"/>
        </w:rPr>
        <w:t>kan</w:t>
      </w:r>
      <w:r w:rsidRPr="00410D77">
        <w:rPr>
          <w:sz w:val="16"/>
          <w:szCs w:val="16"/>
        </w:rPr>
        <w:t xml:space="preserve"> schaden (5.1 lid 1 sub b)</w:t>
      </w:r>
    </w:p>
    <w:p w14:paraId="7576C7A8" w14:textId="77777777" w:rsidR="002E32CA" w:rsidRPr="00F32B70" w:rsidRDefault="002E32CA" w:rsidP="00410D77">
      <w:pPr>
        <w:pStyle w:val="Lijstalinea"/>
        <w:numPr>
          <w:ilvl w:val="0"/>
          <w:numId w:val="25"/>
        </w:numPr>
        <w:rPr>
          <w:sz w:val="16"/>
          <w:szCs w:val="16"/>
        </w:rPr>
      </w:pPr>
      <w:r w:rsidRPr="00F32B70">
        <w:rPr>
          <w:sz w:val="16"/>
          <w:szCs w:val="16"/>
        </w:rPr>
        <w:t>Bedrijfs- en fabricagegegevens van derden (5.1 lid 1 sub c)</w:t>
      </w:r>
    </w:p>
    <w:p w14:paraId="68D67888" w14:textId="77777777" w:rsidR="002E32CA" w:rsidRPr="00F32B70" w:rsidRDefault="002E32CA" w:rsidP="00410D77">
      <w:pPr>
        <w:pStyle w:val="Lijstalinea"/>
        <w:numPr>
          <w:ilvl w:val="0"/>
          <w:numId w:val="25"/>
        </w:numPr>
        <w:rPr>
          <w:sz w:val="16"/>
          <w:szCs w:val="16"/>
        </w:rPr>
      </w:pPr>
      <w:r w:rsidRPr="00F32B70">
        <w:rPr>
          <w:sz w:val="16"/>
          <w:szCs w:val="16"/>
        </w:rPr>
        <w:t xml:space="preserve">Persoonsgegevens als bedoeld in </w:t>
      </w:r>
      <w:r w:rsidR="004800D9" w:rsidRPr="00F32B70">
        <w:rPr>
          <w:rFonts w:cs="Arial"/>
          <w:sz w:val="16"/>
          <w:szCs w:val="16"/>
          <w:shd w:val="clear" w:color="auto" w:fill="FFFFFF"/>
        </w:rPr>
        <w:t>§</w:t>
      </w:r>
      <w:r w:rsidRPr="00F32B70">
        <w:rPr>
          <w:sz w:val="16"/>
          <w:szCs w:val="16"/>
        </w:rPr>
        <w:t xml:space="preserve"> 3.1 onderscheidenlijk </w:t>
      </w:r>
      <w:r w:rsidR="004800D9" w:rsidRPr="00F32B70">
        <w:rPr>
          <w:rFonts w:cs="Arial"/>
          <w:sz w:val="16"/>
          <w:szCs w:val="16"/>
          <w:shd w:val="clear" w:color="auto" w:fill="FFFFFF"/>
        </w:rPr>
        <w:t xml:space="preserve">§ </w:t>
      </w:r>
      <w:r w:rsidRPr="00F32B70">
        <w:rPr>
          <w:sz w:val="16"/>
          <w:szCs w:val="16"/>
        </w:rPr>
        <w:t xml:space="preserve">3.2 van de </w:t>
      </w:r>
      <w:r w:rsidR="004800D9" w:rsidRPr="00F32B70">
        <w:rPr>
          <w:sz w:val="16"/>
          <w:szCs w:val="16"/>
        </w:rPr>
        <w:t>UAVG (5.1 lid 1 sub d)</w:t>
      </w:r>
    </w:p>
    <w:p w14:paraId="06DAE708" w14:textId="77777777" w:rsidR="004800D9" w:rsidRPr="00F32B70" w:rsidRDefault="004800D9" w:rsidP="00410D77">
      <w:pPr>
        <w:pStyle w:val="Lijstalinea"/>
        <w:numPr>
          <w:ilvl w:val="0"/>
          <w:numId w:val="25"/>
        </w:numPr>
        <w:rPr>
          <w:sz w:val="16"/>
          <w:szCs w:val="16"/>
        </w:rPr>
      </w:pPr>
      <w:r w:rsidRPr="00F32B70">
        <w:rPr>
          <w:sz w:val="16"/>
          <w:szCs w:val="16"/>
        </w:rPr>
        <w:t>Identificatienummers van personen (5.1 lid 1 sub e)</w:t>
      </w:r>
    </w:p>
    <w:p w14:paraId="16DDC76B" w14:textId="77777777" w:rsidR="004800D9" w:rsidRPr="00F32B70" w:rsidRDefault="00410D77" w:rsidP="00410D77">
      <w:pPr>
        <w:pStyle w:val="Lijstalinea"/>
        <w:numPr>
          <w:ilvl w:val="0"/>
          <w:numId w:val="25"/>
        </w:numPr>
        <w:rPr>
          <w:sz w:val="16"/>
          <w:szCs w:val="16"/>
        </w:rPr>
      </w:pPr>
      <w:r w:rsidRPr="00F32B70">
        <w:rPr>
          <w:sz w:val="16"/>
          <w:szCs w:val="16"/>
        </w:rPr>
        <w:t>Informatie over internationale betrekkingen (5.1 lid 2 sub a)</w:t>
      </w:r>
    </w:p>
    <w:p w14:paraId="55381F79" w14:textId="77777777" w:rsidR="00410D77" w:rsidRPr="00F32B70" w:rsidRDefault="00410D77" w:rsidP="00410D77">
      <w:pPr>
        <w:pStyle w:val="Lijstalinea"/>
        <w:numPr>
          <w:ilvl w:val="0"/>
          <w:numId w:val="25"/>
        </w:numPr>
        <w:rPr>
          <w:sz w:val="16"/>
          <w:szCs w:val="16"/>
        </w:rPr>
      </w:pPr>
      <w:r w:rsidRPr="00F32B70">
        <w:rPr>
          <w:sz w:val="16"/>
          <w:szCs w:val="16"/>
        </w:rPr>
        <w:t>Informatie aangaande de economische of financiële belangen van de overheid (5.1 lid 2 sub b)</w:t>
      </w:r>
    </w:p>
    <w:p w14:paraId="651C495C" w14:textId="77777777" w:rsidR="00410D77" w:rsidRPr="00F32B70" w:rsidRDefault="00410D77" w:rsidP="00410D77">
      <w:pPr>
        <w:pStyle w:val="Lijstalinea"/>
        <w:numPr>
          <w:ilvl w:val="0"/>
          <w:numId w:val="25"/>
        </w:numPr>
        <w:rPr>
          <w:sz w:val="16"/>
          <w:szCs w:val="16"/>
        </w:rPr>
      </w:pPr>
      <w:r w:rsidRPr="00F32B70">
        <w:rPr>
          <w:sz w:val="16"/>
          <w:szCs w:val="16"/>
        </w:rPr>
        <w:t>Informatie over de opsporing en vervolging van strafbare feiten (5.1 lid 2 sub c)</w:t>
      </w:r>
    </w:p>
    <w:p w14:paraId="0937378D" w14:textId="77777777" w:rsidR="00410D77" w:rsidRPr="00F32B70" w:rsidRDefault="00410D77" w:rsidP="00410D77">
      <w:pPr>
        <w:pStyle w:val="Lijstalinea"/>
        <w:numPr>
          <w:ilvl w:val="0"/>
          <w:numId w:val="25"/>
        </w:numPr>
        <w:rPr>
          <w:sz w:val="16"/>
          <w:szCs w:val="16"/>
        </w:rPr>
      </w:pPr>
      <w:r w:rsidRPr="00F32B70">
        <w:rPr>
          <w:sz w:val="16"/>
          <w:szCs w:val="16"/>
        </w:rPr>
        <w:t xml:space="preserve">Informatie over </w:t>
      </w:r>
      <w:r w:rsidRPr="00F32B70">
        <w:rPr>
          <w:rFonts w:cs="Arial"/>
          <w:sz w:val="16"/>
          <w:szCs w:val="16"/>
          <w:shd w:val="clear" w:color="auto" w:fill="FFFFFF"/>
        </w:rPr>
        <w:t>de inspectie, controle en toezicht door bestuursorganen</w:t>
      </w:r>
      <w:r w:rsidRPr="00F32B70">
        <w:rPr>
          <w:sz w:val="16"/>
          <w:szCs w:val="16"/>
        </w:rPr>
        <w:t xml:space="preserve"> (5.1 lid 2 sub d)</w:t>
      </w:r>
    </w:p>
    <w:p w14:paraId="265AC9A2" w14:textId="77777777" w:rsidR="002E32CA" w:rsidRPr="00F32B70" w:rsidRDefault="00F32B70" w:rsidP="00410D77">
      <w:pPr>
        <w:pStyle w:val="Lijstalinea"/>
        <w:numPr>
          <w:ilvl w:val="0"/>
          <w:numId w:val="25"/>
        </w:numPr>
        <w:rPr>
          <w:sz w:val="16"/>
          <w:szCs w:val="16"/>
        </w:rPr>
      </w:pPr>
      <w:r w:rsidRPr="00F32B70">
        <w:rPr>
          <w:sz w:val="16"/>
          <w:szCs w:val="16"/>
        </w:rPr>
        <w:t>P</w:t>
      </w:r>
      <w:r w:rsidR="00410D77" w:rsidRPr="00F32B70">
        <w:rPr>
          <w:sz w:val="16"/>
          <w:szCs w:val="16"/>
        </w:rPr>
        <w:t>ersoonsgegevens</w:t>
      </w:r>
      <w:r w:rsidR="002E32CA" w:rsidRPr="00F32B70">
        <w:rPr>
          <w:sz w:val="16"/>
          <w:szCs w:val="16"/>
        </w:rPr>
        <w:t xml:space="preserve"> van ambtenaren/derden (5.1 lid 2 sub e)</w:t>
      </w:r>
    </w:p>
    <w:p w14:paraId="03F6022E" w14:textId="77777777" w:rsidR="00410D77" w:rsidRPr="00F32B70" w:rsidRDefault="00410D77" w:rsidP="00410D77">
      <w:pPr>
        <w:pStyle w:val="Lijstalinea"/>
        <w:numPr>
          <w:ilvl w:val="0"/>
          <w:numId w:val="25"/>
        </w:numPr>
        <w:rPr>
          <w:sz w:val="16"/>
          <w:szCs w:val="16"/>
        </w:rPr>
      </w:pPr>
      <w:r w:rsidRPr="00F32B70">
        <w:rPr>
          <w:sz w:val="16"/>
          <w:szCs w:val="16"/>
        </w:rPr>
        <w:t>Informatie over andere dan in het eerste lid, onder c, genoemde concurrentiegevoelige bedrijfs- en fabricagegegevens (5.1 lid 2 sub f)</w:t>
      </w:r>
    </w:p>
    <w:p w14:paraId="0FBE4647" w14:textId="77777777" w:rsidR="00410D77" w:rsidRPr="00410D77" w:rsidRDefault="00410D77" w:rsidP="00410D77">
      <w:pPr>
        <w:pStyle w:val="Lijstalinea"/>
        <w:numPr>
          <w:ilvl w:val="0"/>
          <w:numId w:val="25"/>
        </w:numPr>
        <w:rPr>
          <w:sz w:val="16"/>
          <w:szCs w:val="16"/>
        </w:rPr>
      </w:pPr>
      <w:r w:rsidRPr="00F32B70">
        <w:rPr>
          <w:sz w:val="16"/>
          <w:szCs w:val="16"/>
        </w:rPr>
        <w:t xml:space="preserve">Informatie over de bescherming van het milieu waarop </w:t>
      </w:r>
      <w:r w:rsidRPr="00410D77">
        <w:rPr>
          <w:sz w:val="16"/>
          <w:szCs w:val="16"/>
        </w:rPr>
        <w:t>deze informatie betrekking heeft (5.1 lid 2 sub g)</w:t>
      </w:r>
    </w:p>
    <w:p w14:paraId="119AC1AD" w14:textId="77777777" w:rsidR="00410D77" w:rsidRPr="00410D77" w:rsidRDefault="00410D77" w:rsidP="00410D77">
      <w:pPr>
        <w:pStyle w:val="Lijstalinea"/>
        <w:numPr>
          <w:ilvl w:val="0"/>
          <w:numId w:val="25"/>
        </w:numPr>
        <w:rPr>
          <w:sz w:val="16"/>
          <w:szCs w:val="16"/>
        </w:rPr>
      </w:pPr>
      <w:r w:rsidRPr="00410D77">
        <w:rPr>
          <w:sz w:val="16"/>
          <w:szCs w:val="16"/>
        </w:rPr>
        <w:t>Informatie over de beveiliging van personen en bedrijven en het voorkomen van sabotage (5.1 lid 2 sub h)</w:t>
      </w:r>
    </w:p>
    <w:p w14:paraId="7904BFF1" w14:textId="77777777" w:rsidR="00410D77" w:rsidRPr="00410D77" w:rsidRDefault="00410D77" w:rsidP="00410D77">
      <w:pPr>
        <w:pStyle w:val="Lijstalinea"/>
        <w:numPr>
          <w:ilvl w:val="0"/>
          <w:numId w:val="25"/>
        </w:numPr>
        <w:rPr>
          <w:sz w:val="16"/>
          <w:szCs w:val="16"/>
        </w:rPr>
      </w:pPr>
      <w:r w:rsidRPr="00410D77">
        <w:rPr>
          <w:sz w:val="16"/>
          <w:szCs w:val="16"/>
        </w:rPr>
        <w:t>Informatie die het goed functioneren van de Staat, andere publiekrechtelijke lichamen of bestuursorganen kan schade</w:t>
      </w:r>
      <w:r w:rsidR="00F32B70">
        <w:rPr>
          <w:sz w:val="16"/>
          <w:szCs w:val="16"/>
        </w:rPr>
        <w:t>n</w:t>
      </w:r>
      <w:r w:rsidRPr="00410D77">
        <w:rPr>
          <w:sz w:val="16"/>
          <w:szCs w:val="16"/>
        </w:rPr>
        <w:t xml:space="preserve"> (5.1 lid 2 sub i)</w:t>
      </w:r>
    </w:p>
    <w:p w14:paraId="4644864C" w14:textId="77777777" w:rsidR="00410D77" w:rsidRPr="00410D77" w:rsidRDefault="00410D77" w:rsidP="00410D77">
      <w:pPr>
        <w:rPr>
          <w:sz w:val="16"/>
          <w:szCs w:val="16"/>
        </w:rPr>
      </w:pPr>
    </w:p>
    <w:p w14:paraId="4DE0F44A" w14:textId="77777777" w:rsidR="00410D77" w:rsidRPr="00410D77" w:rsidRDefault="00410D77" w:rsidP="00410D77">
      <w:pPr>
        <w:rPr>
          <w:sz w:val="16"/>
          <w:szCs w:val="16"/>
        </w:rPr>
      </w:pPr>
      <w:r w:rsidRPr="00410D77">
        <w:rPr>
          <w:sz w:val="16"/>
          <w:szCs w:val="16"/>
        </w:rPr>
        <w:t>Wordt er niet gelakt in een document, dan als toelichting invullen:</w:t>
      </w:r>
    </w:p>
    <w:p w14:paraId="4A089D30" w14:textId="77777777" w:rsidR="00410D77" w:rsidRPr="00410D77" w:rsidRDefault="00410D77" w:rsidP="00410D77">
      <w:pPr>
        <w:pStyle w:val="Lijstalinea"/>
        <w:numPr>
          <w:ilvl w:val="0"/>
          <w:numId w:val="26"/>
        </w:numPr>
        <w:rPr>
          <w:sz w:val="16"/>
          <w:szCs w:val="16"/>
        </w:rPr>
      </w:pPr>
      <w:r w:rsidRPr="00410D77">
        <w:rPr>
          <w:sz w:val="16"/>
          <w:szCs w:val="16"/>
        </w:rPr>
        <w:t xml:space="preserve">Integraal openbaar </w:t>
      </w:r>
    </w:p>
    <w:p w14:paraId="47832044" w14:textId="77777777" w:rsidR="00410D77" w:rsidRPr="00410D77" w:rsidRDefault="00410D77" w:rsidP="00410D77">
      <w:pPr>
        <w:rPr>
          <w:sz w:val="16"/>
          <w:szCs w:val="16"/>
        </w:rPr>
      </w:pPr>
    </w:p>
    <w:p w14:paraId="0C79A4C7" w14:textId="77777777" w:rsidR="00410D77" w:rsidRPr="00410D77" w:rsidRDefault="00410D77" w:rsidP="00410D77">
      <w:pPr>
        <w:rPr>
          <w:sz w:val="16"/>
          <w:szCs w:val="16"/>
        </w:rPr>
      </w:pPr>
      <w:r w:rsidRPr="00410D77">
        <w:rPr>
          <w:sz w:val="16"/>
          <w:szCs w:val="16"/>
        </w:rPr>
        <w:lastRenderedPageBreak/>
        <w:t>Worden er in een document passages gelakt omdat ze buiten de reikwijdte van het verzoek vallen, dan als toelichting invullen:</w:t>
      </w:r>
    </w:p>
    <w:p w14:paraId="31B31221" w14:textId="77777777" w:rsidR="00410D77" w:rsidRPr="00410D77" w:rsidRDefault="00410D77" w:rsidP="00410D77">
      <w:pPr>
        <w:pStyle w:val="Lijstalinea"/>
        <w:numPr>
          <w:ilvl w:val="0"/>
          <w:numId w:val="26"/>
        </w:numPr>
        <w:rPr>
          <w:sz w:val="16"/>
          <w:szCs w:val="16"/>
        </w:rPr>
      </w:pPr>
      <w:r w:rsidRPr="00410D77">
        <w:rPr>
          <w:sz w:val="16"/>
          <w:szCs w:val="16"/>
        </w:rPr>
        <w:t xml:space="preserve">Buiten reikwijdte verzoek </w:t>
      </w:r>
    </w:p>
    <w:sectPr w:rsidR="00410D77" w:rsidRPr="00410D77" w:rsidSect="00F71BBD">
      <w:headerReference w:type="first" r:id="rId13"/>
      <w:type w:val="continuous"/>
      <w:pgSz w:w="16838" w:h="11906" w:orient="landscape" w:code="9"/>
      <w:pgMar w:top="1418" w:right="1418" w:bottom="1418" w:left="1418" w:header="1276" w:footer="992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550CBA" w14:textId="77777777" w:rsidR="007C54C4" w:rsidRDefault="007C54C4">
      <w:r>
        <w:separator/>
      </w:r>
    </w:p>
  </w:endnote>
  <w:endnote w:type="continuationSeparator" w:id="0">
    <w:p w14:paraId="39D62F69" w14:textId="77777777" w:rsidR="007C54C4" w:rsidRDefault="007C5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F4CBE5" w14:textId="77777777" w:rsidR="007C54C4" w:rsidRDefault="007C54C4">
      <w:r>
        <w:separator/>
      </w:r>
    </w:p>
  </w:footnote>
  <w:footnote w:type="continuationSeparator" w:id="0">
    <w:p w14:paraId="173ED3EE" w14:textId="77777777" w:rsidR="007C54C4" w:rsidRDefault="007C54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6708B4" w14:textId="77777777" w:rsidR="007C54C4" w:rsidRDefault="007C54C4">
    <w:pPr>
      <w:pStyle w:val="Koptekst"/>
      <w:rPr>
        <w:b/>
        <w:i/>
      </w:rPr>
    </w:pPr>
    <w:r>
      <w:t>Bijlage 1 – Inventarislijst documenten inzake Woo-verzoek</w:t>
    </w:r>
    <w:r w:rsidR="00AD5BA1">
      <w:t xml:space="preserve"> deel 2</w:t>
    </w:r>
    <w:r>
      <w:t xml:space="preserve"> </w:t>
    </w:r>
    <w:r w:rsidRPr="00410D77">
      <w:rPr>
        <w:b/>
        <w:i/>
      </w:rPr>
      <w:t>(</w:t>
    </w:r>
    <w:r w:rsidR="00E96BB8">
      <w:rPr>
        <w:b/>
        <w:i/>
      </w:rPr>
      <w:t>handhavingsverzoek en besluit c.q. reactie hierop</w:t>
    </w:r>
    <w:r w:rsidRPr="00410D77">
      <w:rPr>
        <w:b/>
        <w:i/>
      </w:rPr>
      <w:t>)</w:t>
    </w:r>
  </w:p>
  <w:p w14:paraId="63C5AFC4" w14:textId="77777777" w:rsidR="007C54C4" w:rsidRDefault="007C54C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10AC"/>
    <w:multiLevelType w:val="hybridMultilevel"/>
    <w:tmpl w:val="2CAE6246"/>
    <w:lvl w:ilvl="0" w:tplc="7E202DB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15F75"/>
    <w:multiLevelType w:val="hybridMultilevel"/>
    <w:tmpl w:val="BF6C194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82400"/>
    <w:multiLevelType w:val="singleLevel"/>
    <w:tmpl w:val="8DD0CD24"/>
    <w:lvl w:ilvl="0">
      <w:start w:val="1"/>
      <w:numFmt w:val="bullet"/>
      <w:pStyle w:val="opsom1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3" w15:restartNumberingAfterBreak="0">
    <w:nsid w:val="2E0E1455"/>
    <w:multiLevelType w:val="hybridMultilevel"/>
    <w:tmpl w:val="ADB69746"/>
    <w:lvl w:ilvl="0" w:tplc="481487A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467ABE"/>
    <w:multiLevelType w:val="hybridMultilevel"/>
    <w:tmpl w:val="2CD65C5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53332C"/>
    <w:multiLevelType w:val="multilevel"/>
    <w:tmpl w:val="EE605B7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1224"/>
      </w:p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2232"/>
      </w:pPr>
    </w:lvl>
    <w:lvl w:ilvl="5">
      <w:start w:val="1"/>
      <w:numFmt w:val="decimal"/>
      <w:lvlText w:val="%1.%2.%3.%4.%5.%6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"/>
      <w:lvlJc w:val="left"/>
      <w:pPr>
        <w:tabs>
          <w:tab w:val="num" w:pos="3744"/>
        </w:tabs>
        <w:ind w:left="3744" w:hanging="3744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4A9F06CF"/>
    <w:multiLevelType w:val="multilevel"/>
    <w:tmpl w:val="C8A4C6E8"/>
    <w:lvl w:ilvl="0">
      <w:start w:val="1"/>
      <w:numFmt w:val="decimal"/>
      <w:lvlRestart w:val="0"/>
      <w:pStyle w:val="Kop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Kop2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Kop3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Kop5"/>
      <w:lvlText w:val="(%1.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lowerLetter"/>
      <w:pStyle w:val="Kop6"/>
      <w:lvlText w:val="(%1.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lowerRoman"/>
      <w:pStyle w:val="Kop7"/>
      <w:lvlText w:val="(%1.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pStyle w:val="Kop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Kop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7" w15:restartNumberingAfterBreak="0">
    <w:nsid w:val="5EFA753D"/>
    <w:multiLevelType w:val="singleLevel"/>
    <w:tmpl w:val="74F66020"/>
    <w:lvl w:ilvl="0">
      <w:start w:val="1"/>
      <w:numFmt w:val="bullet"/>
      <w:pStyle w:val="opsom2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2"/>
  </w:num>
  <w:num w:numId="10">
    <w:abstractNumId w:val="7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2"/>
  </w:num>
  <w:num w:numId="22">
    <w:abstractNumId w:val="7"/>
  </w:num>
  <w:num w:numId="23">
    <w:abstractNumId w:val="4"/>
  </w:num>
  <w:num w:numId="24">
    <w:abstractNumId w:val="3"/>
  </w:num>
  <w:num w:numId="25">
    <w:abstractNumId w:val="1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BBD"/>
    <w:rsid w:val="00031F74"/>
    <w:rsid w:val="00071921"/>
    <w:rsid w:val="0009148B"/>
    <w:rsid w:val="000A73F6"/>
    <w:rsid w:val="000D1E12"/>
    <w:rsid w:val="000E3E09"/>
    <w:rsid w:val="001304EE"/>
    <w:rsid w:val="0015115B"/>
    <w:rsid w:val="00166D2A"/>
    <w:rsid w:val="001719B7"/>
    <w:rsid w:val="001A735B"/>
    <w:rsid w:val="001D5612"/>
    <w:rsid w:val="001E42F5"/>
    <w:rsid w:val="00234723"/>
    <w:rsid w:val="00271FE6"/>
    <w:rsid w:val="002A4B79"/>
    <w:rsid w:val="002E32CA"/>
    <w:rsid w:val="003034A9"/>
    <w:rsid w:val="00307F89"/>
    <w:rsid w:val="00313832"/>
    <w:rsid w:val="003171E9"/>
    <w:rsid w:val="00330196"/>
    <w:rsid w:val="00350899"/>
    <w:rsid w:val="00366215"/>
    <w:rsid w:val="0039219F"/>
    <w:rsid w:val="003A4258"/>
    <w:rsid w:val="003B21D5"/>
    <w:rsid w:val="003B7CFE"/>
    <w:rsid w:val="003E7458"/>
    <w:rsid w:val="003F099D"/>
    <w:rsid w:val="00410D77"/>
    <w:rsid w:val="00420999"/>
    <w:rsid w:val="00421A97"/>
    <w:rsid w:val="0042770A"/>
    <w:rsid w:val="00432377"/>
    <w:rsid w:val="00444BB8"/>
    <w:rsid w:val="004800D9"/>
    <w:rsid w:val="004868D0"/>
    <w:rsid w:val="004F2113"/>
    <w:rsid w:val="0050577C"/>
    <w:rsid w:val="00513840"/>
    <w:rsid w:val="00520AF9"/>
    <w:rsid w:val="005247CB"/>
    <w:rsid w:val="00524DEF"/>
    <w:rsid w:val="00552C95"/>
    <w:rsid w:val="00570D50"/>
    <w:rsid w:val="005901F6"/>
    <w:rsid w:val="005C3838"/>
    <w:rsid w:val="005F4937"/>
    <w:rsid w:val="00615DCA"/>
    <w:rsid w:val="00620771"/>
    <w:rsid w:val="00620DB4"/>
    <w:rsid w:val="00641B89"/>
    <w:rsid w:val="006565EB"/>
    <w:rsid w:val="006813FE"/>
    <w:rsid w:val="00685607"/>
    <w:rsid w:val="006C3774"/>
    <w:rsid w:val="006C48FC"/>
    <w:rsid w:val="006C7A0E"/>
    <w:rsid w:val="006D0391"/>
    <w:rsid w:val="006D327C"/>
    <w:rsid w:val="00740173"/>
    <w:rsid w:val="0074749E"/>
    <w:rsid w:val="00757E80"/>
    <w:rsid w:val="0077302A"/>
    <w:rsid w:val="007A6364"/>
    <w:rsid w:val="007C54C4"/>
    <w:rsid w:val="007C7879"/>
    <w:rsid w:val="007D46DA"/>
    <w:rsid w:val="007E4BDC"/>
    <w:rsid w:val="007F2902"/>
    <w:rsid w:val="007F47D1"/>
    <w:rsid w:val="007F5019"/>
    <w:rsid w:val="007F5A4C"/>
    <w:rsid w:val="0084471E"/>
    <w:rsid w:val="00862410"/>
    <w:rsid w:val="00864688"/>
    <w:rsid w:val="00865147"/>
    <w:rsid w:val="00893C41"/>
    <w:rsid w:val="008945B7"/>
    <w:rsid w:val="008B49B8"/>
    <w:rsid w:val="008B5C37"/>
    <w:rsid w:val="008F369A"/>
    <w:rsid w:val="0090749A"/>
    <w:rsid w:val="00912EE2"/>
    <w:rsid w:val="00932012"/>
    <w:rsid w:val="009A4456"/>
    <w:rsid w:val="009E1941"/>
    <w:rsid w:val="009E5E48"/>
    <w:rsid w:val="009E5FD9"/>
    <w:rsid w:val="009F3E5C"/>
    <w:rsid w:val="00A023B7"/>
    <w:rsid w:val="00A40E9E"/>
    <w:rsid w:val="00A5138B"/>
    <w:rsid w:val="00A61B39"/>
    <w:rsid w:val="00AA1F84"/>
    <w:rsid w:val="00AA51A1"/>
    <w:rsid w:val="00AB2408"/>
    <w:rsid w:val="00AB4B28"/>
    <w:rsid w:val="00AC18BB"/>
    <w:rsid w:val="00AD5BA1"/>
    <w:rsid w:val="00AF45C4"/>
    <w:rsid w:val="00AF5D27"/>
    <w:rsid w:val="00AF6812"/>
    <w:rsid w:val="00B37C7B"/>
    <w:rsid w:val="00B406AF"/>
    <w:rsid w:val="00B77B31"/>
    <w:rsid w:val="00B9327D"/>
    <w:rsid w:val="00BD0BA8"/>
    <w:rsid w:val="00BE18A4"/>
    <w:rsid w:val="00C036F4"/>
    <w:rsid w:val="00C4036C"/>
    <w:rsid w:val="00C54739"/>
    <w:rsid w:val="00C60B1A"/>
    <w:rsid w:val="00C67034"/>
    <w:rsid w:val="00C7650E"/>
    <w:rsid w:val="00C818D8"/>
    <w:rsid w:val="00C92F1E"/>
    <w:rsid w:val="00CC6E48"/>
    <w:rsid w:val="00CD585D"/>
    <w:rsid w:val="00CE4E13"/>
    <w:rsid w:val="00D20DDE"/>
    <w:rsid w:val="00D236C9"/>
    <w:rsid w:val="00D5049B"/>
    <w:rsid w:val="00D61215"/>
    <w:rsid w:val="00D974E9"/>
    <w:rsid w:val="00DB449B"/>
    <w:rsid w:val="00DC75CE"/>
    <w:rsid w:val="00DE53D8"/>
    <w:rsid w:val="00E0487C"/>
    <w:rsid w:val="00E17EF8"/>
    <w:rsid w:val="00E44C81"/>
    <w:rsid w:val="00E643D8"/>
    <w:rsid w:val="00E723E2"/>
    <w:rsid w:val="00E77B01"/>
    <w:rsid w:val="00E96BB8"/>
    <w:rsid w:val="00EA1386"/>
    <w:rsid w:val="00ED7B14"/>
    <w:rsid w:val="00EE131E"/>
    <w:rsid w:val="00EF000E"/>
    <w:rsid w:val="00F158E6"/>
    <w:rsid w:val="00F2046E"/>
    <w:rsid w:val="00F300F0"/>
    <w:rsid w:val="00F32B70"/>
    <w:rsid w:val="00F42631"/>
    <w:rsid w:val="00F6503B"/>
    <w:rsid w:val="00F71BBD"/>
    <w:rsid w:val="00F72236"/>
    <w:rsid w:val="00F87DB1"/>
    <w:rsid w:val="00FA596C"/>
    <w:rsid w:val="00FB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03153734"/>
  <w15:chartTrackingRefBased/>
  <w15:docId w15:val="{60D350B5-B49F-4B1B-9F2D-6BC3364B3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sid w:val="00862410"/>
    <w:pPr>
      <w:spacing w:line="280" w:lineRule="atLeast"/>
    </w:pPr>
    <w:rPr>
      <w:rFonts w:ascii="Arial" w:hAnsi="Arial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862410"/>
    <w:pPr>
      <w:keepNext/>
      <w:numPr>
        <w:numId w:val="20"/>
      </w:numPr>
      <w:tabs>
        <w:tab w:val="left" w:pos="851"/>
      </w:tabs>
      <w:outlineLvl w:val="0"/>
    </w:pPr>
    <w:rPr>
      <w:b/>
    </w:rPr>
  </w:style>
  <w:style w:type="paragraph" w:styleId="Kop2">
    <w:name w:val="heading 2"/>
    <w:basedOn w:val="Standaard"/>
    <w:next w:val="Standaard"/>
    <w:link w:val="Kop2Char"/>
    <w:qFormat/>
    <w:rsid w:val="00862410"/>
    <w:pPr>
      <w:keepNext/>
      <w:numPr>
        <w:ilvl w:val="1"/>
        <w:numId w:val="20"/>
      </w:numPr>
      <w:tabs>
        <w:tab w:val="left" w:pos="851"/>
      </w:tabs>
      <w:outlineLvl w:val="1"/>
    </w:pPr>
    <w:rPr>
      <w:b/>
      <w:noProof/>
    </w:rPr>
  </w:style>
  <w:style w:type="paragraph" w:styleId="Kop3">
    <w:name w:val="heading 3"/>
    <w:basedOn w:val="Standaard"/>
    <w:next w:val="Standaard"/>
    <w:link w:val="Kop3Char"/>
    <w:qFormat/>
    <w:rsid w:val="00862410"/>
    <w:pPr>
      <w:keepNext/>
      <w:numPr>
        <w:ilvl w:val="2"/>
        <w:numId w:val="20"/>
      </w:numPr>
      <w:tabs>
        <w:tab w:val="left" w:pos="851"/>
      </w:tabs>
      <w:outlineLvl w:val="2"/>
    </w:pPr>
    <w:rPr>
      <w:b/>
    </w:rPr>
  </w:style>
  <w:style w:type="paragraph" w:styleId="Kop4">
    <w:name w:val="heading 4"/>
    <w:basedOn w:val="Standaard"/>
    <w:next w:val="Standaard"/>
    <w:link w:val="Kop4Char"/>
    <w:qFormat/>
    <w:rsid w:val="00862410"/>
    <w:pPr>
      <w:keepNext/>
      <w:numPr>
        <w:ilvl w:val="3"/>
        <w:numId w:val="20"/>
      </w:numPr>
      <w:tabs>
        <w:tab w:val="left" w:pos="851"/>
      </w:tabs>
      <w:outlineLvl w:val="3"/>
    </w:pPr>
    <w:rPr>
      <w:b/>
    </w:rPr>
  </w:style>
  <w:style w:type="paragraph" w:styleId="Kop5">
    <w:name w:val="heading 5"/>
    <w:basedOn w:val="Standaard"/>
    <w:next w:val="Standaard"/>
    <w:link w:val="Kop5Char"/>
    <w:qFormat/>
    <w:rsid w:val="00862410"/>
    <w:pPr>
      <w:numPr>
        <w:ilvl w:val="4"/>
        <w:numId w:val="20"/>
      </w:numPr>
      <w:spacing w:before="120"/>
      <w:outlineLvl w:val="4"/>
    </w:pPr>
    <w:rPr>
      <w:spacing w:val="6"/>
    </w:rPr>
  </w:style>
  <w:style w:type="paragraph" w:styleId="Kop6">
    <w:name w:val="heading 6"/>
    <w:basedOn w:val="Standaard"/>
    <w:next w:val="Standaard"/>
    <w:qFormat/>
    <w:pPr>
      <w:numPr>
        <w:ilvl w:val="5"/>
        <w:numId w:val="20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numPr>
        <w:ilvl w:val="6"/>
        <w:numId w:val="20"/>
      </w:numPr>
      <w:spacing w:before="240" w:after="60"/>
      <w:outlineLvl w:val="6"/>
    </w:pPr>
  </w:style>
  <w:style w:type="paragraph" w:styleId="Kop8">
    <w:name w:val="heading 8"/>
    <w:basedOn w:val="Standaard"/>
    <w:next w:val="Standaard"/>
    <w:qFormat/>
    <w:pPr>
      <w:numPr>
        <w:ilvl w:val="7"/>
        <w:numId w:val="20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qFormat/>
    <w:pPr>
      <w:numPr>
        <w:ilvl w:val="8"/>
        <w:numId w:val="20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0arialvet">
    <w:name w:val="kop_10_arial_vet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b/>
    </w:rPr>
  </w:style>
  <w:style w:type="paragraph" w:customStyle="1" w:styleId="kop14arialvet">
    <w:name w:val="kop_14_arial_vet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b/>
      <w:caps/>
      <w:sz w:val="28"/>
    </w:rPr>
  </w:style>
  <w:style w:type="paragraph" w:styleId="Koptekst">
    <w:name w:val="header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center" w:pos="4703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right" w:pos="9406"/>
      </w:tabs>
    </w:pPr>
  </w:style>
  <w:style w:type="paragraph" w:styleId="Voettekst">
    <w:name w:val="footer"/>
    <w:basedOn w:val="Standaard"/>
    <w:link w:val="VoettekstChar"/>
    <w:rsid w:val="00862410"/>
    <w:pPr>
      <w:tabs>
        <w:tab w:val="center" w:pos="4536"/>
        <w:tab w:val="right" w:pos="9072"/>
      </w:tabs>
      <w:spacing w:line="200" w:lineRule="exact"/>
    </w:pPr>
    <w:rPr>
      <w:sz w:val="15"/>
    </w:rPr>
  </w:style>
  <w:style w:type="character" w:styleId="Paginanummer">
    <w:name w:val="page number"/>
    <w:basedOn w:val="Standaardalinea-lettertype"/>
  </w:style>
  <w:style w:type="paragraph" w:customStyle="1" w:styleId="kop9arialcursief">
    <w:name w:val="kop_9_arialcursief"/>
    <w:basedOn w:val="Standaard"/>
    <w:rPr>
      <w:rFonts w:ascii="Arial Narrow" w:hAnsi="Arial Narrow"/>
      <w:i/>
      <w:vanish/>
    </w:rPr>
  </w:style>
  <w:style w:type="paragraph" w:customStyle="1" w:styleId="kop10arialcursief">
    <w:name w:val="kop_10_arial_cursief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i/>
    </w:rPr>
  </w:style>
  <w:style w:type="paragraph" w:styleId="Inhopg1">
    <w:name w:val="toc 1"/>
    <w:basedOn w:val="Standaard"/>
    <w:next w:val="Standaard"/>
    <w:autoRedefine/>
    <w:semiHidden/>
    <w:rsid w:val="00862410"/>
    <w:pPr>
      <w:tabs>
        <w:tab w:val="left" w:pos="851"/>
        <w:tab w:val="right" w:pos="9072"/>
      </w:tabs>
      <w:spacing w:before="280" w:line="240" w:lineRule="auto"/>
    </w:pPr>
    <w:rPr>
      <w:b/>
      <w:noProof/>
    </w:rPr>
  </w:style>
  <w:style w:type="paragraph" w:styleId="Inhopg2">
    <w:name w:val="toc 2"/>
    <w:basedOn w:val="Standaard"/>
    <w:next w:val="Standaard"/>
    <w:autoRedefine/>
    <w:semiHidden/>
    <w:rsid w:val="00862410"/>
    <w:pPr>
      <w:tabs>
        <w:tab w:val="left" w:pos="851"/>
        <w:tab w:val="right" w:leader="dot" w:pos="9072"/>
      </w:tabs>
      <w:spacing w:line="240" w:lineRule="auto"/>
    </w:pPr>
    <w:rPr>
      <w:noProof/>
    </w:rPr>
  </w:style>
  <w:style w:type="paragraph" w:styleId="Inhopg3">
    <w:name w:val="toc 3"/>
    <w:basedOn w:val="Standaard"/>
    <w:next w:val="Standaard"/>
    <w:autoRedefine/>
    <w:semiHidden/>
    <w:rsid w:val="00862410"/>
    <w:pPr>
      <w:tabs>
        <w:tab w:val="left" w:pos="851"/>
        <w:tab w:val="right" w:leader="dot" w:pos="9072"/>
      </w:tabs>
      <w:spacing w:line="240" w:lineRule="auto"/>
    </w:pPr>
    <w:rPr>
      <w:noProof/>
    </w:rPr>
  </w:style>
  <w:style w:type="paragraph" w:styleId="Inhopg4">
    <w:name w:val="toc 4"/>
    <w:basedOn w:val="Standaard"/>
    <w:next w:val="Standaard"/>
    <w:autoRedefine/>
    <w:semiHidden/>
    <w:rsid w:val="00862410"/>
    <w:pPr>
      <w:tabs>
        <w:tab w:val="left" w:pos="1330"/>
        <w:tab w:val="left" w:pos="2520"/>
        <w:tab w:val="right" w:leader="dot" w:pos="8505"/>
      </w:tabs>
      <w:spacing w:line="240" w:lineRule="auto"/>
      <w:ind w:left="1800"/>
    </w:pPr>
    <w:rPr>
      <w:noProof/>
    </w:rPr>
  </w:style>
  <w:style w:type="paragraph" w:styleId="Inhopg5">
    <w:name w:val="toc 5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6">
    <w:name w:val="toc 6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7">
    <w:name w:val="toc 7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8">
    <w:name w:val="toc 8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9">
    <w:name w:val="toc 9"/>
    <w:basedOn w:val="Standaard"/>
    <w:next w:val="Standaard"/>
    <w:autoRedefine/>
    <w:semiHidden/>
    <w:pPr>
      <w:tabs>
        <w:tab w:val="right" w:leader="dot" w:pos="9350"/>
      </w:tabs>
    </w:pPr>
  </w:style>
  <w:style w:type="paragraph" w:customStyle="1" w:styleId="titel3">
    <w:name w:val="titel3"/>
    <w:basedOn w:val="kop10arialvet"/>
    <w:next w:val="Standaard"/>
    <w:rPr>
      <w:i/>
    </w:rPr>
  </w:style>
  <w:style w:type="paragraph" w:customStyle="1" w:styleId="opsom1">
    <w:name w:val="opsom1"/>
    <w:basedOn w:val="Standaard"/>
    <w:rsid w:val="00862410"/>
    <w:pPr>
      <w:numPr>
        <w:numId w:val="21"/>
      </w:numPr>
      <w:tabs>
        <w:tab w:val="left" w:pos="425"/>
      </w:tabs>
    </w:pPr>
  </w:style>
  <w:style w:type="paragraph" w:customStyle="1" w:styleId="opsom2">
    <w:name w:val="opsom2"/>
    <w:basedOn w:val="Standaard"/>
    <w:rsid w:val="00862410"/>
    <w:pPr>
      <w:numPr>
        <w:numId w:val="22"/>
      </w:numPr>
      <w:tabs>
        <w:tab w:val="left" w:pos="851"/>
      </w:tabs>
    </w:pPr>
  </w:style>
  <w:style w:type="paragraph" w:styleId="Plattetekstinspringen">
    <w:name w:val="Body Text Indent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1415" w:hanging="849"/>
    </w:pPr>
  </w:style>
  <w:style w:type="paragraph" w:styleId="Plattetekstinspringen2">
    <w:name w:val="Body Text Indent 2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1134" w:hanging="1134"/>
    </w:pPr>
  </w:style>
  <w:style w:type="paragraph" w:styleId="Plattetekstinspringen3">
    <w:name w:val="Body Text Indent 3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567" w:hanging="567"/>
    </w:pPr>
  </w:style>
  <w:style w:type="character" w:styleId="Voetnootmarkering">
    <w:name w:val="footnote reference"/>
    <w:basedOn w:val="Standaardalinea-lettertype"/>
    <w:semiHidden/>
    <w:rPr>
      <w:rFonts w:ascii="Bookman Old Style" w:hAnsi="Bookman Old Style"/>
      <w:sz w:val="16"/>
      <w:vertAlign w:val="superscript"/>
    </w:rPr>
  </w:style>
  <w:style w:type="paragraph" w:styleId="Voetnoottekst">
    <w:name w:val="footnote text"/>
    <w:basedOn w:val="Standaard"/>
    <w:semiHidden/>
    <w:pPr>
      <w:tabs>
        <w:tab w:val="left" w:pos="284"/>
      </w:tabs>
      <w:ind w:left="284" w:hanging="284"/>
    </w:pPr>
    <w:rPr>
      <w:sz w:val="16"/>
    </w:rPr>
  </w:style>
  <w:style w:type="paragraph" w:customStyle="1" w:styleId="Kop0">
    <w:name w:val="Kop 0"/>
    <w:basedOn w:val="Kop1"/>
    <w:next w:val="Standaard"/>
    <w:rsid w:val="00862410"/>
    <w:pPr>
      <w:keepLines/>
      <w:numPr>
        <w:numId w:val="0"/>
      </w:numPr>
      <w:tabs>
        <w:tab w:val="num" w:pos="851"/>
      </w:tabs>
      <w:ind w:left="851" w:hanging="851"/>
      <w:outlineLvl w:val="9"/>
    </w:pPr>
    <w:rPr>
      <w:spacing w:val="6"/>
      <w:sz w:val="26"/>
    </w:rPr>
  </w:style>
  <w:style w:type="paragraph" w:styleId="Bijschrift">
    <w:name w:val="caption"/>
    <w:basedOn w:val="Standaard"/>
    <w:next w:val="Standaard"/>
    <w:qFormat/>
    <w:rsid w:val="00862410"/>
    <w:pPr>
      <w:spacing w:before="120"/>
    </w:pPr>
    <w:rPr>
      <w:i/>
      <w:spacing w:val="6"/>
      <w:sz w:val="18"/>
    </w:rPr>
  </w:style>
  <w:style w:type="character" w:customStyle="1" w:styleId="refkopjes">
    <w:name w:val="refkopjes"/>
    <w:rsid w:val="00862410"/>
    <w:rPr>
      <w:rFonts w:ascii="Verdana" w:hAnsi="Verdana"/>
      <w:sz w:val="16"/>
    </w:rPr>
  </w:style>
  <w:style w:type="paragraph" w:customStyle="1" w:styleId="Hoofdkop">
    <w:name w:val="Hoofdkop"/>
    <w:basedOn w:val="Standaard"/>
    <w:next w:val="Standaard"/>
    <w:rsid w:val="00862410"/>
    <w:rPr>
      <w:b/>
      <w:caps/>
    </w:rPr>
  </w:style>
  <w:style w:type="paragraph" w:customStyle="1" w:styleId="Alineakop">
    <w:name w:val="Alineakop"/>
    <w:basedOn w:val="Standaard"/>
    <w:next w:val="Standaard"/>
    <w:rsid w:val="00862410"/>
    <w:rPr>
      <w:b/>
    </w:rPr>
  </w:style>
  <w:style w:type="paragraph" w:customStyle="1" w:styleId="Subalineakop">
    <w:name w:val="Subalineakop"/>
    <w:basedOn w:val="Standaard"/>
    <w:next w:val="Standaard"/>
    <w:rsid w:val="00862410"/>
    <w:rPr>
      <w:i/>
    </w:rPr>
  </w:style>
  <w:style w:type="paragraph" w:customStyle="1" w:styleId="formuliernaam">
    <w:name w:val="formuliernaam"/>
    <w:basedOn w:val="Standaard"/>
    <w:next w:val="Standaard"/>
    <w:rsid w:val="00862410"/>
    <w:rPr>
      <w:sz w:val="40"/>
    </w:rPr>
  </w:style>
  <w:style w:type="paragraph" w:customStyle="1" w:styleId="refkop">
    <w:name w:val="refkop"/>
    <w:basedOn w:val="Standaard"/>
    <w:rsid w:val="00862410"/>
    <w:pPr>
      <w:spacing w:line="240" w:lineRule="auto"/>
    </w:pPr>
    <w:rPr>
      <w:rFonts w:ascii="Arial Narrow" w:hAnsi="Arial Narrow"/>
      <w:sz w:val="18"/>
    </w:rPr>
  </w:style>
  <w:style w:type="paragraph" w:styleId="Titel">
    <w:name w:val="Title"/>
    <w:basedOn w:val="Standaard"/>
    <w:link w:val="TitelChar"/>
    <w:qFormat/>
    <w:rsid w:val="00862410"/>
    <w:pPr>
      <w:spacing w:before="240" w:after="60"/>
      <w:outlineLvl w:val="0"/>
    </w:pPr>
    <w:rPr>
      <w:kern w:val="28"/>
      <w:sz w:val="40"/>
    </w:rPr>
  </w:style>
  <w:style w:type="paragraph" w:styleId="Ondertitel">
    <w:name w:val="Subtitle"/>
    <w:basedOn w:val="Standaard"/>
    <w:qFormat/>
    <w:pPr>
      <w:spacing w:after="60"/>
      <w:outlineLvl w:val="1"/>
    </w:pPr>
    <w:rPr>
      <w:rFonts w:cs="Arial"/>
      <w:sz w:val="32"/>
      <w:szCs w:val="24"/>
    </w:rPr>
  </w:style>
  <w:style w:type="paragraph" w:customStyle="1" w:styleId="voorkop">
    <w:name w:val="voorkop"/>
    <w:rsid w:val="00862410"/>
    <w:pPr>
      <w:spacing w:line="280" w:lineRule="atLeast"/>
    </w:pPr>
    <w:rPr>
      <w:rFonts w:ascii="Arial" w:hAnsi="Arial"/>
      <w:b/>
      <w:lang w:eastAsia="en-US"/>
    </w:rPr>
  </w:style>
  <w:style w:type="character" w:customStyle="1" w:styleId="Kop1Char">
    <w:name w:val="Kop 1 Char"/>
    <w:basedOn w:val="Standaardalinea-lettertype"/>
    <w:link w:val="Kop1"/>
    <w:rsid w:val="00862410"/>
    <w:rPr>
      <w:rFonts w:ascii="Arial" w:hAnsi="Arial"/>
      <w:b/>
      <w:lang w:eastAsia="en-US"/>
    </w:rPr>
  </w:style>
  <w:style w:type="character" w:customStyle="1" w:styleId="Kop2Char">
    <w:name w:val="Kop 2 Char"/>
    <w:basedOn w:val="Standaardalinea-lettertype"/>
    <w:link w:val="Kop2"/>
    <w:rsid w:val="00862410"/>
    <w:rPr>
      <w:rFonts w:ascii="Arial" w:hAnsi="Arial"/>
      <w:b/>
      <w:noProof/>
      <w:lang w:eastAsia="en-US"/>
    </w:rPr>
  </w:style>
  <w:style w:type="character" w:customStyle="1" w:styleId="Kop3Char">
    <w:name w:val="Kop 3 Char"/>
    <w:basedOn w:val="Standaardalinea-lettertype"/>
    <w:link w:val="Kop3"/>
    <w:rsid w:val="00862410"/>
    <w:rPr>
      <w:rFonts w:ascii="Arial" w:hAnsi="Arial"/>
      <w:b/>
      <w:lang w:eastAsia="en-US"/>
    </w:rPr>
  </w:style>
  <w:style w:type="character" w:customStyle="1" w:styleId="Kop4Char">
    <w:name w:val="Kop 4 Char"/>
    <w:basedOn w:val="Standaardalinea-lettertype"/>
    <w:link w:val="Kop4"/>
    <w:rsid w:val="00862410"/>
    <w:rPr>
      <w:rFonts w:ascii="Arial" w:hAnsi="Arial"/>
      <w:b/>
      <w:lang w:eastAsia="en-US"/>
    </w:rPr>
  </w:style>
  <w:style w:type="character" w:customStyle="1" w:styleId="Kop5Char">
    <w:name w:val="Kop 5 Char"/>
    <w:basedOn w:val="Standaardalinea-lettertype"/>
    <w:link w:val="Kop5"/>
    <w:rsid w:val="00862410"/>
    <w:rPr>
      <w:rFonts w:ascii="Arial" w:hAnsi="Arial"/>
      <w:spacing w:val="6"/>
      <w:lang w:eastAsia="en-US"/>
    </w:rPr>
  </w:style>
  <w:style w:type="character" w:customStyle="1" w:styleId="TitelChar">
    <w:name w:val="Titel Char"/>
    <w:basedOn w:val="Standaardalinea-lettertype"/>
    <w:link w:val="Titel"/>
    <w:rsid w:val="00862410"/>
    <w:rPr>
      <w:rFonts w:ascii="Arial" w:hAnsi="Arial"/>
      <w:kern w:val="28"/>
      <w:sz w:val="40"/>
      <w:lang w:eastAsia="en-US"/>
    </w:rPr>
  </w:style>
  <w:style w:type="character" w:customStyle="1" w:styleId="VoettekstChar">
    <w:name w:val="Voettekst Char"/>
    <w:basedOn w:val="Standaardalinea-lettertype"/>
    <w:link w:val="Voettekst"/>
    <w:rsid w:val="00862410"/>
    <w:rPr>
      <w:rFonts w:ascii="Arial" w:hAnsi="Arial"/>
      <w:sz w:val="15"/>
      <w:lang w:eastAsia="en-US"/>
    </w:rPr>
  </w:style>
  <w:style w:type="table" w:styleId="Tabelraster">
    <w:name w:val="Table Grid"/>
    <w:basedOn w:val="Standaardtabel"/>
    <w:rsid w:val="00F71B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2E32CA"/>
    <w:pPr>
      <w:ind w:left="720"/>
      <w:contextualSpacing/>
    </w:pPr>
  </w:style>
  <w:style w:type="paragraph" w:styleId="Ballontekst">
    <w:name w:val="Balloon Text"/>
    <w:basedOn w:val="Standaard"/>
    <w:link w:val="BallontekstChar"/>
    <w:rsid w:val="00AD5BA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AD5BA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mmensasapm\AppData\Local\Temp\Templafy\WordVsto\5miaib2p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L_Word" ma:contentTypeID="0x010100AFE9EB2BDEAF554BAA044162362F5A500097733A7A9975D44189963422AC5C4F030062749C42120DAC4AB0930197E0C64384" ma:contentTypeVersion="0" ma:contentTypeDescription="Een nieuw document maken." ma:contentTypeScope="" ma:versionID="83d5fa2e13e9ee12def409924ecaa9f0">
  <xsd:schema xmlns:xsd="http://www.w3.org/2001/XMLSchema" xmlns:xs="http://www.w3.org/2001/XMLSchema" xmlns:p="http://schemas.microsoft.com/office/2006/metadata/properties" xmlns:ns1="30bf72f1-eaca-4820-ba1f-387fc070811c" xmlns:ns2="fcb750c8-6e58-4552-b70f-9122fa8e6f22" xmlns:ns4="b0d25f5f-3455-43ab-a53f-132be5aea04d" xmlns:ns5="7640d30c-29c3-4f5a-96e2-235bc7a2ad03" xmlns:ns6="039c384a-294c-46eb-bf29-17daaeb74222" xmlns:ns7="698ae1af-a359-4a58-ab7b-443aa3d905f7" xmlns:ns8="65775081-4821-478b-a75a-bb24d398bc4d" xmlns:ns9="b9d520db-2baa-40e7-873d-d8e5f8b095d4" targetNamespace="http://schemas.microsoft.com/office/2006/metadata/properties" ma:root="true" ma:fieldsID="8b77bf9482898e190f82fe6e49e57176" ns1:_="" ns2:_="" ns4:_="" ns5:_="" ns6:_="" ns7:_="" ns8:_="" ns9:_="">
    <xsd:import namespace="30bf72f1-eaca-4820-ba1f-387fc070811c"/>
    <xsd:import namespace="fcb750c8-6e58-4552-b70f-9122fa8e6f22"/>
    <xsd:import namespace="b0d25f5f-3455-43ab-a53f-132be5aea04d"/>
    <xsd:import namespace="7640d30c-29c3-4f5a-96e2-235bc7a2ad03"/>
    <xsd:import namespace="039c384a-294c-46eb-bf29-17daaeb74222"/>
    <xsd:import namespace="698ae1af-a359-4a58-ab7b-443aa3d905f7"/>
    <xsd:import namespace="65775081-4821-478b-a75a-bb24d398bc4d"/>
    <xsd:import namespace="b9d520db-2baa-40e7-873d-d8e5f8b095d4"/>
    <xsd:element name="properties">
      <xsd:complexType>
        <xsd:sequence>
          <xsd:element name="documentManagement">
            <xsd:complexType>
              <xsd:all>
                <xsd:element ref="ns1:CSG_SEP1" minOccurs="0"/>
                <xsd:element ref="ns2:PRL_DocumentNummer" minOccurs="0"/>
                <xsd:element ref="ns2:PRL_DossierNummer" minOccurs="0"/>
                <xsd:element ref="ns2:PRL_Documentsoort"/>
                <xsd:element ref="ns2:PRL_Vertrouwelijkheid" minOccurs="0"/>
                <xsd:element ref="ns2:PRL_DocumentRichting" minOccurs="0"/>
                <xsd:element ref="ns2:PRL_Medewerker" minOccurs="0"/>
                <xsd:element ref="ns4:PRL_DossierTitle" minOccurs="0"/>
                <xsd:element ref="ns5:CSG_Ontvangstdatum" minOccurs="0"/>
                <xsd:element ref="ns1:PRL_DOC_Verzenddatum" minOccurs="0"/>
                <xsd:element ref="ns1:PRL_DOC_Eigenarchiefactie" minOccurs="0"/>
                <xsd:element ref="ns6:CSG_ZAK_Archiefnominatie" minOccurs="0"/>
                <xsd:element ref="ns1:PRL_DOS_Archiefactietermijn" minOccurs="0"/>
                <xsd:element ref="ns2:PRL_Vernietigingsdatum" minOccurs="0"/>
                <xsd:element ref="ns5:CSG_DocumentSetNr" minOccurs="0"/>
                <xsd:element ref="ns5:CSG_HoofdDocumentNr" minOccurs="0"/>
                <xsd:element ref="ns1:CSG_SEP2" minOccurs="0"/>
                <xsd:element ref="ns7:PRL_NAWNaam" minOccurs="0"/>
                <xsd:element ref="ns7:PRL_NAWCorrespondentieAdres" minOccurs="0"/>
                <xsd:element ref="ns7:PRL_NAWCorrespondentieNr" minOccurs="0"/>
                <xsd:element ref="ns7:PRL_NAWCorrespondentiePostcode" minOccurs="0"/>
                <xsd:element ref="ns7:PRL_NAWCorrespondentieWoonplaats" minOccurs="0"/>
                <xsd:element ref="ns8:CSG_NAWLand" minOccurs="0"/>
                <xsd:element ref="ns7:PRL_Telefoon" minOccurs="0"/>
                <xsd:element ref="ns1:PRL_Emailadresnaw" minOccurs="0"/>
                <xsd:element ref="ns5:CSG_NAWID" minOccurs="0"/>
                <xsd:element ref="ns1:CSG_SEP3" minOccurs="0"/>
                <xsd:element ref="ns2:_dlc_DocIdUrl" minOccurs="0"/>
                <xsd:element ref="ns2:PRL_Bvmapnummer" minOccurs="0"/>
                <xsd:element ref="ns1:PRL_Besluit" minOccurs="0"/>
                <xsd:element ref="ns2:_dlc_DocId" minOccurs="0"/>
                <xsd:element ref="ns2:_dlc_DocIdPersistId" minOccurs="0"/>
                <xsd:element ref="ns2:PRL_SoortBesluitvorming" minOccurs="0"/>
                <xsd:element ref="ns2:PRL_Portefeuillehouder" minOccurs="0"/>
                <xsd:element ref="ns9:PRL_DocumentBron" minOccurs="0"/>
                <xsd:element ref="ns2:PRL_DossierLijst" minOccurs="0"/>
                <xsd:element ref="ns2:PRL_DossierCluster" minOccurs="0"/>
                <xsd:element ref="ns1:PRL_DOS_Verantwor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bf72f1-eaca-4820-ba1f-387fc070811c" elementFormDefault="qualified">
    <xsd:import namespace="http://schemas.microsoft.com/office/2006/documentManagement/types"/>
    <xsd:import namespace="http://schemas.microsoft.com/office/infopath/2007/PartnerControls"/>
    <xsd:element name="CSG_SEP1" ma:index="0" nillable="true" ma:displayName="CSG_SEP1" ma:internalName="CSG_SEP1">
      <xsd:simpleType>
        <xsd:restriction base="dms:Text">
          <xsd:maxLength value="255"/>
        </xsd:restriction>
      </xsd:simpleType>
    </xsd:element>
    <xsd:element name="PRL_DOC_Verzenddatum" ma:index="11" nillable="true" ma:displayName="Verzenddatum" ma:format="DateOnly" ma:internalName="PRL_DOC_Verzenddatum">
      <xsd:simpleType>
        <xsd:restriction base="dms:DateTime"/>
      </xsd:simpleType>
    </xsd:element>
    <xsd:element name="PRL_DOC_Eigenarchiefactie" ma:index="12" nillable="true" ma:displayName="Eigen archiefactie" ma:default="0" ma:internalName="PRL_DOC_Eigenarchiefactie">
      <xsd:simpleType>
        <xsd:restriction base="dms:Boolean"/>
      </xsd:simpleType>
    </xsd:element>
    <xsd:element name="PRL_DOS_Archiefactietermijn" ma:index="14" nillable="true" ma:displayName="Archiefactietermijn" ma:decimals="0" ma:internalName="PRL_DOS_Archiefactietermijn" ma:percentage="FALSE">
      <xsd:simpleType>
        <xsd:restriction base="dms:Number">
          <xsd:maxInclusive value="9999"/>
          <xsd:minInclusive value="0"/>
        </xsd:restriction>
      </xsd:simpleType>
    </xsd:element>
    <xsd:element name="CSG_SEP2" ma:index="20" nillable="true" ma:displayName="CSG_SEP2" ma:internalName="CSG_SEP2">
      <xsd:simpleType>
        <xsd:restriction base="dms:Text">
          <xsd:maxLength value="255"/>
        </xsd:restriction>
      </xsd:simpleType>
    </xsd:element>
    <xsd:element name="PRL_Emailadresnaw" ma:index="28" nillable="true" ma:displayName="E-mailadres (NAW)" ma:internalName="PRL_Emailadresnaw">
      <xsd:simpleType>
        <xsd:restriction base="dms:Text">
          <xsd:maxLength value="255"/>
        </xsd:restriction>
      </xsd:simpleType>
    </xsd:element>
    <xsd:element name="CSG_SEP3" ma:index="30" nillable="true" ma:displayName="CSG_SEP3" ma:hidden="true" ma:internalName="CSG_SEP3" ma:readOnly="false">
      <xsd:simpleType>
        <xsd:restriction base="dms:Text">
          <xsd:maxLength value="255"/>
        </xsd:restriction>
      </xsd:simpleType>
    </xsd:element>
    <xsd:element name="PRL_Besluit" ma:index="33" nillable="true" ma:displayName="Besluit" ma:default="Selecteer..." ma:format="Dropdown" ma:hidden="true" ma:internalName="PRL_Besluit" ma:readOnly="false">
      <xsd:simpleType>
        <xsd:restriction base="dms:Choice">
          <xsd:enumeration value="Selecteer..."/>
          <xsd:enumeration value="Aangehouden"/>
          <xsd:enumeration value="Afvoeren"/>
          <xsd:enumeration value="Conform"/>
          <xsd:enumeration value="Conform met aanpassingen"/>
          <xsd:enumeration value="Niet akkoord"/>
          <xsd:enumeration value="Niet behandeld"/>
          <xsd:enumeration value="PH gemachtigd"/>
          <xsd:enumeration value="Voor kennisgeving aangenomen"/>
        </xsd:restriction>
      </xsd:simpleType>
    </xsd:element>
    <xsd:element name="PRL_DOS_Verantworg" ma:index="47" nillable="true" ma:displayName="Verantwoordelijk orgaan" ma:list="UserInfo" ma:SearchPeopleOnly="false" ma:SharePointGroup="0" ma:internalName="PRL_DOS_Verantworg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b750c8-6e58-4552-b70f-9122fa8e6f22" elementFormDefault="qualified">
    <xsd:import namespace="http://schemas.microsoft.com/office/2006/documentManagement/types"/>
    <xsd:import namespace="http://schemas.microsoft.com/office/infopath/2007/PartnerControls"/>
    <xsd:element name="PRL_DocumentNummer" ma:index="1" nillable="true" ma:displayName="Documentnummer" ma:internalName="PRL_DocumentNummer" ma:readOnly="false">
      <xsd:simpleType>
        <xsd:restriction base="dms:Text">
          <xsd:maxLength value="255"/>
        </xsd:restriction>
      </xsd:simpleType>
    </xsd:element>
    <xsd:element name="PRL_DossierNummer" ma:index="2" nillable="true" ma:displayName="Dossiernummer" ma:internalName="PRL_DossierNummer" ma:readOnly="false">
      <xsd:simpleType>
        <xsd:restriction base="dms:Text">
          <xsd:maxLength value="255"/>
        </xsd:restriction>
      </xsd:simpleType>
    </xsd:element>
    <xsd:element name="PRL_Documentsoort" ma:index="4" ma:displayName="Documentsoort" ma:format="Dropdown" ma:internalName="PRL_Documentsoort" ma:readOnly="false">
      <xsd:simpleType>
        <xsd:restriction base="dms:Choice">
          <xsd:enumeration value="Aanvullende gegevens"/>
          <xsd:enumeration value="Beantwoording WOO-verzoek"/>
          <xsd:enumeration value="Beslissing opschorting"/>
          <xsd:enumeration value="Beslissing verdaging/uitstel"/>
          <xsd:enumeration value="Besluit/beslissing"/>
          <xsd:enumeration value="CdK machtiging"/>
          <xsd:enumeration value="Doorzendingsbrief"/>
          <xsd:enumeration value="DT besluit"/>
          <xsd:enumeration value="DT nota"/>
          <xsd:enumeration value="Evaluatie(formulier)"/>
          <xsd:enumeration value="GS besluit"/>
          <xsd:enumeration value="GS brief"/>
          <xsd:enumeration value="GS nota"/>
          <xsd:enumeration value="GS omslag"/>
          <xsd:enumeration value="Informatie"/>
          <xsd:enumeration value="Interne memo / notitie"/>
          <xsd:enumeration value="Interne nota"/>
          <xsd:enumeration value="Mededeling portefeuillehouder"/>
          <xsd:enumeration value="Moties, toezeggingen, aanbevelingen PS"/>
          <xsd:enumeration value="Ontvangstbevestiging"/>
          <xsd:enumeration value="Overzicht/lijst"/>
          <xsd:enumeration value="Plan"/>
          <xsd:enumeration value="PS brief"/>
          <xsd:enumeration value="PS Informerend stuk"/>
          <xsd:enumeration value="PS Sonderend stuk"/>
          <xsd:enumeration value="PS Statenbesluit"/>
          <xsd:enumeration value="PS Statenvoorstel"/>
          <xsd:enumeration value="RO nota"/>
          <xsd:enumeration value="Verslag"/>
          <xsd:enumeration value="Verzoek aanvullende gegevens"/>
          <xsd:enumeration value="Verzoek/aanvraag"/>
          <xsd:enumeration value="WOO-verzoek"/>
          <xsd:enumeration value="Zienswijze/inspraakreactie"/>
        </xsd:restriction>
      </xsd:simpleType>
    </xsd:element>
    <xsd:element name="PRL_Vertrouwelijkheid" ma:index="6" nillable="true" ma:displayName="Vertrouwelijkheid" ma:format="Dropdown" ma:internalName="PRL_Vertrouwelijkheid" ma:readOnly="false">
      <xsd:simpleType>
        <xsd:restriction base="dms:Choice">
          <xsd:enumeration value="Bedrijfsvertrouwelijk"/>
          <xsd:enumeration value="Geheim"/>
          <xsd:enumeration value="Openbaar"/>
          <xsd:enumeration value="Vertrouwelijk"/>
        </xsd:restriction>
      </xsd:simpleType>
    </xsd:element>
    <xsd:element name="PRL_DocumentRichting" ma:index="7" nillable="true" ma:displayName="Documentrichting" ma:format="Dropdown" ma:internalName="PRL_DocumentRichting" ma:readOnly="false">
      <xsd:simpleType>
        <xsd:restriction base="dms:Choice">
          <xsd:enumeration value="Inkomend"/>
          <xsd:enumeration value="Intern"/>
          <xsd:enumeration value="Uitgaand"/>
        </xsd:restriction>
      </xsd:simpleType>
    </xsd:element>
    <xsd:element name="PRL_Medewerker" ma:index="8" nillable="true" ma:displayName="Medewerker registratie" ma:list="UserInfo" ma:SharePointGroup="0" ma:internalName="PRL_Medewerk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L_Vernietigingsdatum" ma:index="15" nillable="true" ma:displayName="Archiefactiedatum" ma:format="DateOnly" ma:internalName="PRL_Vernietigingsdatum">
      <xsd:simpleType>
        <xsd:restriction base="dms:DateTime"/>
      </xsd:simpleType>
    </xsd:element>
    <xsd:element name="_dlc_DocIdUrl" ma:index="31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L_Bvmapnummer" ma:index="32" nillable="true" ma:displayName="BV-mapnummer" ma:hidden="true" ma:internalName="PRL_Bvmapnummer" ma:readOnly="false">
      <xsd:simpleType>
        <xsd:restriction base="dms:Text">
          <xsd:maxLength value="255"/>
        </xsd:restriction>
      </xsd:simpleType>
    </xsd:element>
    <xsd:element name="_dlc_DocId" ma:index="3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39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PRL_SoortBesluitvorming" ma:index="41" nillable="true" ma:displayName="Soort besluitvormingsmap" ma:default="" ma:format="Dropdown" ma:internalName="PRL_SoortBesluitvorming">
      <xsd:simpleType>
        <xsd:restriction base="dms:Choice">
          <xsd:enumeration value="DT"/>
          <xsd:enumeration value="GS-A"/>
          <xsd:enumeration value="GS-B"/>
          <xsd:enumeration value="GS-Vertrouwelijk"/>
          <xsd:enumeration value="Mandaat"/>
          <xsd:enumeration value="RO"/>
        </xsd:restriction>
      </xsd:simpleType>
    </xsd:element>
    <xsd:element name="PRL_Portefeuillehouder" ma:index="43" nillable="true" ma:displayName="Portefeuillehouder" ma:list="UserInfo" ma:SharePointGroup="0" ma:internalName="PRL_Portefeuillehoud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L_DossierLijst" ma:index="45" nillable="true" ma:displayName="Dossierlijst" ma:default="Dossier" ma:hidden="true" ma:internalName="PRL_DossierLijst" ma:readOnly="false">
      <xsd:simpleType>
        <xsd:restriction base="dms:Text">
          <xsd:maxLength value="255"/>
        </xsd:restriction>
      </xsd:simpleType>
    </xsd:element>
    <xsd:element name="PRL_DossierCluster" ma:index="46" nillable="true" ma:displayName="Organisatieonderdeel" ma:default="Selecteer..." ma:format="Dropdown" ma:internalName="PRL_DossierCluster">
      <xsd:simpleType>
        <xsd:restriction base="dms:Choice">
          <xsd:enumeration value="Selecteer..."/>
          <xsd:enumeration value="Cluster Algehele Juridische Zaken"/>
          <xsd:enumeration value="Cluster Concern"/>
          <xsd:enumeration value="Cluster Cultuur"/>
          <xsd:enumeration value="Cluster Directie"/>
          <xsd:enumeration value="Cluster Economie en Innovatie"/>
          <xsd:enumeration value="Cluster EuregioMaasRijn"/>
          <xsd:enumeration value="Cluster Facilitaire Dienstverlening"/>
          <xsd:enumeration value="Cluster Financiën"/>
          <xsd:enumeration value="Cluster Grond en Vastgoed"/>
          <xsd:enumeration value="Cluster Inkoop en Aanbesteding"/>
          <xsd:enumeration value="Cluster Mobiliteit"/>
          <xsd:enumeration value="Cluster Natuur en Water"/>
          <xsd:enumeration value="Cluster Organisatie en Informatie"/>
          <xsd:enumeration value="Cluster Personeel en Organisatie"/>
          <xsd:enumeration value="Cluster Plattelandsontwikkeling"/>
          <xsd:enumeration value="Cluster Programma en Projecten"/>
          <xsd:enumeration value="Cluster Ruimte"/>
          <xsd:enumeration value="Cluster Secretariële en Administratieve ondersteuning"/>
          <xsd:enumeration value="Cluster Strategie en Communicatie"/>
          <xsd:enumeration value="Cluster Subsidies"/>
          <xsd:enumeration value="Cluster Toezicht en Handhaving"/>
          <xsd:enumeration value="Cluster Vergunningverlening"/>
          <xsd:enumeration value="Cluster Wegaanleg"/>
          <xsd:enumeration value="Cluster Wegbeheer"/>
          <xsd:enumeration value="Cluster Wonen en Leefomgeving"/>
          <xsd:enumeration value="Kabinet"/>
          <xsd:enumeration value="Ondernemingsraad"/>
          <xsd:enumeration value="Provinciale staten"/>
          <xsd:enumeration value="RUD-Zuid Limbur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25f5f-3455-43ab-a53f-132be5aea04d" elementFormDefault="qualified">
    <xsd:import namespace="http://schemas.microsoft.com/office/2006/documentManagement/types"/>
    <xsd:import namespace="http://schemas.microsoft.com/office/infopath/2007/PartnerControls"/>
    <xsd:element name="PRL_DossierTitle" ma:index="9" nillable="true" ma:displayName="Dossiertitel" ma:internalName="PRL_DossierTitl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40d30c-29c3-4f5a-96e2-235bc7a2ad03" elementFormDefault="qualified">
    <xsd:import namespace="http://schemas.microsoft.com/office/2006/documentManagement/types"/>
    <xsd:import namespace="http://schemas.microsoft.com/office/infopath/2007/PartnerControls"/>
    <xsd:element name="CSG_Ontvangstdatum" ma:index="10" nillable="true" ma:displayName="Ontvangstdatum" ma:format="DateOnly" ma:internalName="CSG_Ontvangstdatum">
      <xsd:simpleType>
        <xsd:restriction base="dms:DateTime"/>
      </xsd:simpleType>
    </xsd:element>
    <xsd:element name="CSG_DocumentSetNr" ma:index="16" nillable="true" ma:displayName="DocumentSetNr" ma:internalName="CSG_DocumentSetNr">
      <xsd:simpleType>
        <xsd:restriction base="dms:Text">
          <xsd:maxLength value="255"/>
        </xsd:restriction>
      </xsd:simpleType>
    </xsd:element>
    <xsd:element name="CSG_HoofdDocumentNr" ma:index="17" nillable="true" ma:displayName="HoofdDocumentNr" ma:internalName="CSG_HoofdDocumentNr">
      <xsd:simpleType>
        <xsd:restriction base="dms:Text">
          <xsd:maxLength value="255"/>
        </xsd:restriction>
      </xsd:simpleType>
    </xsd:element>
    <xsd:element name="CSG_NAWID" ma:index="29" nillable="true" ma:displayName="NAW-ID" ma:internalName="CSG_NAW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9c384a-294c-46eb-bf29-17daaeb74222" elementFormDefault="qualified">
    <xsd:import namespace="http://schemas.microsoft.com/office/2006/documentManagement/types"/>
    <xsd:import namespace="http://schemas.microsoft.com/office/infopath/2007/PartnerControls"/>
    <xsd:element name="CSG_ZAK_Archiefnominatie" ma:index="13" nillable="true" ma:displayName="Archiefnominatie" ma:format="Dropdown" ma:internalName="CSG_ZAK_Archiefnominatie">
      <xsd:simpleType>
        <xsd:restriction base="dms:Choice">
          <xsd:enumeration value="Blijvend bewaren"/>
          <xsd:enumeration value="Vernietigen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8ae1af-a359-4a58-ab7b-443aa3d905f7" elementFormDefault="qualified">
    <xsd:import namespace="http://schemas.microsoft.com/office/2006/documentManagement/types"/>
    <xsd:import namespace="http://schemas.microsoft.com/office/infopath/2007/PartnerControls"/>
    <xsd:element name="PRL_NAWNaam" ma:index="21" nillable="true" ma:displayName="Volledigenaam" ma:internalName="PRL_NAWNaam" ma:readOnly="false">
      <xsd:simpleType>
        <xsd:restriction base="dms:Text">
          <xsd:maxLength value="255"/>
        </xsd:restriction>
      </xsd:simpleType>
    </xsd:element>
    <xsd:element name="PRL_NAWCorrespondentieAdres" ma:index="22" nillable="true" ma:displayName="Straatnaam" ma:internalName="PRL_NAWCorrespondentieAdres" ma:readOnly="false">
      <xsd:simpleType>
        <xsd:restriction base="dms:Text">
          <xsd:maxLength value="255"/>
        </xsd:restriction>
      </xsd:simpleType>
    </xsd:element>
    <xsd:element name="PRL_NAWCorrespondentieNr" ma:index="23" nillable="true" ma:displayName="Huisnummer" ma:internalName="PRL_NAWCorrespondentieNr">
      <xsd:simpleType>
        <xsd:restriction base="dms:Text">
          <xsd:maxLength value="255"/>
        </xsd:restriction>
      </xsd:simpleType>
    </xsd:element>
    <xsd:element name="PRL_NAWCorrespondentiePostcode" ma:index="24" nillable="true" ma:displayName="Postcode NAW" ma:internalName="PRL_NAWCorrespondentiePostcode" ma:readOnly="false">
      <xsd:simpleType>
        <xsd:restriction base="dms:Text">
          <xsd:maxLength value="255"/>
        </xsd:restriction>
      </xsd:simpleType>
    </xsd:element>
    <xsd:element name="PRL_NAWCorrespondentieWoonplaats" ma:index="25" nillable="true" ma:displayName="Woonplaats" ma:internalName="PRL_NAWCorrespondentieWoonplaats" ma:readOnly="false">
      <xsd:simpleType>
        <xsd:restriction base="dms:Text">
          <xsd:maxLength value="255"/>
        </xsd:restriction>
      </xsd:simpleType>
    </xsd:element>
    <xsd:element name="PRL_Telefoon" ma:index="27" nillable="true" ma:displayName="Telefoonnummer" ma:internalName="PRL_Telefo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775081-4821-478b-a75a-bb24d398bc4d" elementFormDefault="qualified">
    <xsd:import namespace="http://schemas.microsoft.com/office/2006/documentManagement/types"/>
    <xsd:import namespace="http://schemas.microsoft.com/office/infopath/2007/PartnerControls"/>
    <xsd:element name="CSG_NAWLand" ma:index="26" nillable="true" ma:displayName="Land" ma:internalName="CSG_NAWLand">
      <xsd:simpleType>
        <xsd:restriction base="dms:Text">
          <xsd:maxLength value="40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520db-2baa-40e7-873d-d8e5f8b095d4" elementFormDefault="qualified">
    <xsd:import namespace="http://schemas.microsoft.com/office/2006/documentManagement/types"/>
    <xsd:import namespace="http://schemas.microsoft.com/office/infopath/2007/PartnerControls"/>
    <xsd:element name="PRL_DocumentBron" ma:index="44" nillable="true" ma:displayName="DocumentBron" ma:default="" ma:format="Dropdown" ma:internalName="PRL_DocumentBron">
      <xsd:simpleType>
        <xsd:restriction base="dms:Choice">
          <xsd:enumeration value="Kofax"/>
          <xsd:enumeration value="Uitvoer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5" ma:displayName="Inhoudstype"/>
        <xsd:element ref="dc:title" maxOccurs="1" ma:index="3" ma:displayName="Documentnaam"/>
        <xsd:element ref="dc:subject" minOccurs="0" maxOccurs="1"/>
        <xsd:element ref="dc:description" minOccurs="0" maxOccurs="1" ma:index="18" ma:displayName="Opmerkingen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TemplafyFormConfiguration><![CDATA[{"formFields":[],"formDataEntries":[]}]]></TemplafyFormConfiguration>
</file>

<file path=customXml/item5.xml><?xml version="1.0" encoding="utf-8"?>
<TemplafyTemplateConfiguration><![CDATA[{"elementsMetadata":[],"transformationConfigurations":[],"templateName":"Leeg Templafy Provincie Limburg","templateDescription":"","enableDocumentContentUpdater":false,"version":"2.0"}]]></TemplafyTemplateConfiguration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L_Vertrouwelijkheid xmlns="fcb750c8-6e58-4552-b70f-9122fa8e6f22">Bedrijfsvertrouwelijk</PRL_Vertrouwelijkheid>
    <PRL_Telefoon xmlns="698ae1af-a359-4a58-ab7b-443aa3d905f7" xsi:nil="true"/>
    <PRL_Besluit xmlns="30bf72f1-eaca-4820-ba1f-387fc070811c">Selecteer...</PRL_Besluit>
    <PRL_Documentsoort xmlns="fcb750c8-6e58-4552-b70f-9122fa8e6f22">Overzicht/lijst</PRL_Documentsoort>
    <CSG_HoofdDocumentNr xmlns="7640d30c-29c3-4f5a-96e2-235bc7a2ad03" xsi:nil="true"/>
    <CSG_Ontvangstdatum xmlns="7640d30c-29c3-4f5a-96e2-235bc7a2ad03" xsi:nil="true"/>
    <CSG_SEP2 xmlns="30bf72f1-eaca-4820-ba1f-387fc070811c" xsi:nil="true"/>
    <PRL_SoortBesluitvorming xmlns="fcb750c8-6e58-4552-b70f-9122fa8e6f22" xsi:nil="true"/>
    <PRL_DossierLijst xmlns="fcb750c8-6e58-4552-b70f-9122fa8e6f22">Dossier</PRL_DossierLijst>
    <PRL_Bvmapnummer xmlns="fcb750c8-6e58-4552-b70f-9122fa8e6f22" xsi:nil="true"/>
    <CSG_ZAK_Archiefnominatie xmlns="039c384a-294c-46eb-bf29-17daaeb74222" xsi:nil="true"/>
    <PRL_DOC_Verzenddatum xmlns="30bf72f1-eaca-4820-ba1f-387fc070811c" xsi:nil="true"/>
    <PRL_NAWCorrespondentiePostcode xmlns="698ae1af-a359-4a58-ab7b-443aa3d905f7" xsi:nil="true"/>
    <CSG_NAWLand xmlns="65775081-4821-478b-a75a-bb24d398bc4d" xsi:nil="true"/>
    <CSG_NAWID xmlns="7640d30c-29c3-4f5a-96e2-235bc7a2ad03" xsi:nil="true"/>
    <PRL_Portefeuillehouder xmlns="fcb750c8-6e58-4552-b70f-9122fa8e6f22">
      <UserInfo>
        <DisplayName/>
        <AccountId xsi:nil="true"/>
        <AccountType/>
      </UserInfo>
    </PRL_Portefeuillehouder>
    <PRL_DocumentNummer xmlns="fcb750c8-6e58-4552-b70f-9122fa8e6f22">DOC-00957014</PRL_DocumentNummer>
    <CSG_SEP3 xmlns="30bf72f1-eaca-4820-ba1f-387fc070811c" xsi:nil="true"/>
    <PRL_DOC_Eigenarchiefactie xmlns="30bf72f1-eaca-4820-ba1f-387fc070811c">false</PRL_DOC_Eigenarchiefactie>
    <PRL_NAWCorrespondentieNr xmlns="698ae1af-a359-4a58-ab7b-443aa3d905f7" xsi:nil="true"/>
    <PRL_Emailadresnaw xmlns="30bf72f1-eaca-4820-ba1f-387fc070811c" xsi:nil="true"/>
    <PRL_DOS_Archiefactietermijn xmlns="30bf72f1-eaca-4820-ba1f-387fc070811c" xsi:nil="true"/>
    <PRL_DocumentRichting xmlns="fcb750c8-6e58-4552-b70f-9122fa8e6f22" xsi:nil="true"/>
    <PRL_Vernietigingsdatum xmlns="fcb750c8-6e58-4552-b70f-9122fa8e6f22" xsi:nil="true"/>
    <PRL_DossierTitle xmlns="b0d25f5f-3455-43ab-a53f-132be5aea04d" xsi:nil="true"/>
    <PRL_DossierCluster xmlns="fcb750c8-6e58-4552-b70f-9122fa8e6f22">Selecteer...</PRL_DossierCluster>
    <PRL_NAWNaam xmlns="698ae1af-a359-4a58-ab7b-443aa3d905f7" xsi:nil="true"/>
    <PRL_DocumentBron xmlns="b9d520db-2baa-40e7-873d-d8e5f8b095d4" xsi:nil="true"/>
    <PRL_NAWCorrespondentieAdres xmlns="698ae1af-a359-4a58-ab7b-443aa3d905f7" xsi:nil="true"/>
    <PRL_Medewerker xmlns="fcb750c8-6e58-4552-b70f-9122fa8e6f22">
      <UserInfo>
        <DisplayName>Heuts, Maureen</DisplayName>
        <AccountId>588</AccountId>
        <AccountType/>
      </UserInfo>
    </PRL_Medewerker>
    <PRL_DOS_Verantworg xmlns="30bf72f1-eaca-4820-ba1f-387fc070811c">
      <UserInfo>
        <DisplayName/>
        <AccountId xsi:nil="true"/>
        <AccountType/>
      </UserInfo>
    </PRL_DOS_Verantworg>
    <CSG_DocumentSetNr xmlns="7640d30c-29c3-4f5a-96e2-235bc7a2ad03" xsi:nil="true"/>
    <CSG_SEP1 xmlns="30bf72f1-eaca-4820-ba1f-387fc070811c" xsi:nil="true"/>
    <PRL_DossierNummer xmlns="fcb750c8-6e58-4552-b70f-9122fa8e6f22">DOS-00089411</PRL_DossierNummer>
    <PRL_NAWCorrespondentieWoonplaats xmlns="698ae1af-a359-4a58-ab7b-443aa3d905f7" xsi:nil="true"/>
    <_dlc_DocId xmlns="fcb750c8-6e58-4552-b70f-9122fa8e6f22">7FEURARHTZFS-2106448247-316</_dlc_DocId>
    <_dlc_DocIdUrl xmlns="fcb750c8-6e58-4552-b70f-9122fa8e6f22">
      <Url>https://sharepoint.prvlimburg.nl/sites/B21_W01/DOS-00089411/_layouts/15/DocIdRedir.aspx?ID=7FEURARHTZFS-2106448247-316</Url>
      <Description>7FEURARHTZFS-2106448247-316</Description>
    </_dlc_DocIdUrl>
  </documentManagement>
</p:properties>
</file>

<file path=customXml/itemProps1.xml><?xml version="1.0" encoding="utf-8"?>
<ds:datastoreItem xmlns:ds="http://schemas.openxmlformats.org/officeDocument/2006/customXml" ds:itemID="{487703D5-15A3-4D5C-A30B-9F58BAA86D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D937D0-3FE1-4D7A-AA34-7F96A996F98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EE29A5C-97A5-4ABE-AFB4-57DFCCAF45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bf72f1-eaca-4820-ba1f-387fc070811c"/>
    <ds:schemaRef ds:uri="fcb750c8-6e58-4552-b70f-9122fa8e6f22"/>
    <ds:schemaRef ds:uri="b0d25f5f-3455-43ab-a53f-132be5aea04d"/>
    <ds:schemaRef ds:uri="7640d30c-29c3-4f5a-96e2-235bc7a2ad03"/>
    <ds:schemaRef ds:uri="039c384a-294c-46eb-bf29-17daaeb74222"/>
    <ds:schemaRef ds:uri="698ae1af-a359-4a58-ab7b-443aa3d905f7"/>
    <ds:schemaRef ds:uri="65775081-4821-478b-a75a-bb24d398bc4d"/>
    <ds:schemaRef ds:uri="b9d520db-2baa-40e7-873d-d8e5f8b095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C6FF5A-7431-40EF-A45E-066F3911F904}">
  <ds:schemaRefs/>
</ds:datastoreItem>
</file>

<file path=customXml/itemProps5.xml><?xml version="1.0" encoding="utf-8"?>
<ds:datastoreItem xmlns:ds="http://schemas.openxmlformats.org/officeDocument/2006/customXml" ds:itemID="{DC749E4C-BC80-4CD4-B6B4-97A1A0692234}">
  <ds:schemaRefs/>
</ds:datastoreItem>
</file>

<file path=customXml/itemProps6.xml><?xml version="1.0" encoding="utf-8"?>
<ds:datastoreItem xmlns:ds="http://schemas.openxmlformats.org/officeDocument/2006/customXml" ds:itemID="{533D5330-589A-4F7F-AA3E-DA168E64868B}">
  <ds:schemaRefs>
    <ds:schemaRef ds:uri="698ae1af-a359-4a58-ab7b-443aa3d905f7"/>
    <ds:schemaRef ds:uri="b9d520db-2baa-40e7-873d-d8e5f8b095d4"/>
    <ds:schemaRef ds:uri="b0d25f5f-3455-43ab-a53f-132be5aea04d"/>
    <ds:schemaRef ds:uri="http://schemas.microsoft.com/office/2006/documentManagement/types"/>
    <ds:schemaRef ds:uri="30bf72f1-eaca-4820-ba1f-387fc070811c"/>
    <ds:schemaRef ds:uri="fcb750c8-6e58-4552-b70f-9122fa8e6f22"/>
    <ds:schemaRef ds:uri="039c384a-294c-46eb-bf29-17daaeb74222"/>
    <ds:schemaRef ds:uri="65775081-4821-478b-a75a-bb24d398bc4d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office/infopath/2007/PartnerControls"/>
    <ds:schemaRef ds:uri="7640d30c-29c3-4f5a-96e2-235bc7a2ad03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5miaib2p.dotx</Template>
  <TotalTime>0</TotalTime>
  <Pages>19</Pages>
  <Words>4961</Words>
  <Characters>27287</Characters>
  <Application>Microsoft Office Word</Application>
  <DocSecurity>0</DocSecurity>
  <Lines>227</Lines>
  <Paragraphs>64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Inventarisatielijst - Overzicht documenten inzake Woo-verzoek (onderwerp) deel 2</vt:lpstr>
    </vt:vector>
  </TitlesOfParts>
  <Company>Provincie Limburg</Company>
  <LinksUpToDate>false</LinksUpToDate>
  <CharactersWithSpaces>32184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Inventarisatielijst - Overzicht documenten inzake Woo-verzoek (onderwerp) deel 2</dc:title>
  <dc:subject/>
  <dc:creator>Lemmens, Anne-Sophie</dc:creator>
  <cp:keywords/>
  <dc:description/>
  <cp:lastModifiedBy>Raes, Dinusha</cp:lastModifiedBy>
  <cp:revision>2</cp:revision>
  <cp:lastPrinted>2026-07-20T12:08:00Z</cp:lastPrinted>
  <dcterms:created xsi:type="dcterms:W3CDTF">2026-09-03T13:46:00Z</dcterms:created>
  <dcterms:modified xsi:type="dcterms:W3CDTF">2026-09-03T13:46:00Z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fyTenantId">
    <vt:lpwstr>provincielimburg</vt:lpwstr>
  </property>
  <property fmtid="{D5CDD505-2E9C-101B-9397-08002B2CF9AE}" pid="3" name="TemplafyTemplateId">
    <vt:lpwstr>1000241929206628356</vt:lpwstr>
  </property>
  <property fmtid="{D5CDD505-2E9C-101B-9397-08002B2CF9AE}" pid="4" name="TemplafyUserProfileId">
    <vt:lpwstr>638260361514063982</vt:lpwstr>
  </property>
  <property fmtid="{D5CDD505-2E9C-101B-9397-08002B2CF9AE}" pid="5" name="TemplafyLanguageCode">
    <vt:lpwstr>nl-NL</vt:lpwstr>
  </property>
  <property fmtid="{D5CDD505-2E9C-101B-9397-08002B2CF9AE}" pid="6" name="TemplafyFromBlank">
    <vt:bool>true</vt:bool>
  </property>
  <property fmtid="{D5CDD505-2E9C-101B-9397-08002B2CF9AE}" pid="7" name="ContentTypeId">
    <vt:lpwstr>0x010100AFE9EB2BDEAF554BAA044162362F5A500097733A7A9975D44189963422AC5C4F030062749C42120DAC4AB0930197E0C64384</vt:lpwstr>
  </property>
  <property fmtid="{D5CDD505-2E9C-101B-9397-08002B2CF9AE}" pid="8" name="_dlc_DocIdItemGuid">
    <vt:lpwstr>e21803bb-d630-468e-aba0-db7b39252c17</vt:lpwstr>
  </property>
</Properties>
</file>